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0346DBBB" w:rsidR="00CC4471" w:rsidRPr="00AB1CCA" w:rsidRDefault="410D1BDA" w:rsidP="00CC4471">
      <w:pPr>
        <w:pStyle w:val="CRCoverPage"/>
        <w:tabs>
          <w:tab w:val="right" w:pos="9639"/>
        </w:tabs>
        <w:spacing w:after="0"/>
      </w:pPr>
      <w:r w:rsidRPr="79393514">
        <w:rPr>
          <w:b/>
          <w:bCs/>
          <w:noProof/>
          <w:sz w:val="24"/>
          <w:szCs w:val="24"/>
          <w:lang w:val="sv-SE"/>
        </w:rPr>
        <w:t>3GPP TSG-</w:t>
      </w:r>
      <w:r w:rsidR="684528A2" w:rsidRPr="79393514">
        <w:rPr>
          <w:b/>
          <w:bCs/>
          <w:noProof/>
          <w:sz w:val="24"/>
          <w:szCs w:val="24"/>
          <w:lang w:val="sv-SE"/>
        </w:rPr>
        <w:t>WG</w:t>
      </w:r>
      <w:r w:rsidRPr="79393514">
        <w:rPr>
          <w:b/>
          <w:bCs/>
          <w:noProof/>
          <w:sz w:val="24"/>
          <w:szCs w:val="24"/>
          <w:lang w:val="sv-SE"/>
        </w:rPr>
        <w:t xml:space="preserve"> </w:t>
      </w:r>
      <w:r w:rsidR="14D3A58A" w:rsidRPr="79393514">
        <w:rPr>
          <w:b/>
          <w:bCs/>
          <w:noProof/>
          <w:sz w:val="24"/>
          <w:szCs w:val="24"/>
          <w:lang w:val="sv-SE"/>
        </w:rPr>
        <w:t>SA2#173</w:t>
      </w:r>
      <w:r w:rsidR="00CC4471" w:rsidRPr="79393514">
        <w:rPr>
          <w:b/>
          <w:bCs/>
          <w:noProof/>
          <w:sz w:val="24"/>
          <w:szCs w:val="24"/>
        </w:rPr>
        <w:fldChar w:fldCharType="begin"/>
      </w:r>
      <w:r w:rsidR="00CC4471" w:rsidRPr="79393514">
        <w:rPr>
          <w:b/>
          <w:bCs/>
          <w:noProof/>
          <w:sz w:val="24"/>
          <w:szCs w:val="24"/>
          <w:lang w:val="sv-SE"/>
        </w:rPr>
        <w:instrText xml:space="preserve"> DOCPROPERTY  MtgTitle  \* MERGEFORMAT </w:instrText>
      </w:r>
      <w:r w:rsidR="00CC4471" w:rsidRPr="79393514">
        <w:rPr>
          <w:b/>
          <w:bCs/>
          <w:noProof/>
          <w:sz w:val="24"/>
          <w:szCs w:val="24"/>
        </w:rPr>
        <w:fldChar w:fldCharType="end"/>
      </w:r>
      <w:r w:rsidR="00CC4471">
        <w:tab/>
      </w:r>
      <w:r w:rsidR="14D3A58A" w:rsidRPr="79393514">
        <w:rPr>
          <w:b/>
          <w:bCs/>
          <w:noProof/>
          <w:sz w:val="24"/>
          <w:szCs w:val="24"/>
          <w:lang w:val="sv-SE"/>
        </w:rPr>
        <w:t>S2-26</w:t>
      </w:r>
      <w:r w:rsidR="0E2850C8" w:rsidRPr="79393514">
        <w:rPr>
          <w:b/>
          <w:bCs/>
          <w:noProof/>
          <w:sz w:val="24"/>
          <w:szCs w:val="24"/>
          <w:lang w:val="sv-SE"/>
        </w:rPr>
        <w:t>00</w:t>
      </w:r>
      <w:r w:rsidR="46A58B2D" w:rsidRPr="79393514">
        <w:rPr>
          <w:b/>
          <w:bCs/>
          <w:noProof/>
          <w:sz w:val="24"/>
          <w:szCs w:val="24"/>
          <w:lang w:val="sv-SE"/>
        </w:rPr>
        <w:t>517</w:t>
      </w:r>
      <w:r w:rsidR="00CC4471" w:rsidRPr="79393514">
        <w:rPr>
          <w:b/>
          <w:bCs/>
          <w:noProof/>
          <w:sz w:val="24"/>
          <w:szCs w:val="24"/>
        </w:rPr>
        <w:fldChar w:fldCharType="begin"/>
      </w:r>
      <w:r w:rsidR="00CC4471" w:rsidRPr="79393514">
        <w:rPr>
          <w:b/>
          <w:bCs/>
          <w:noProof/>
          <w:sz w:val="24"/>
          <w:szCs w:val="24"/>
          <w:lang w:val="sv-SE"/>
        </w:rPr>
        <w:instrText xml:space="preserve"> DOCPROPERTY  Tdoc#  \* MERGEFORMAT </w:instrText>
      </w:r>
      <w:r w:rsidR="00CC4471" w:rsidRPr="79393514">
        <w:rPr>
          <w:b/>
          <w:bCs/>
          <w:noProof/>
          <w:sz w:val="24"/>
          <w:szCs w:val="24"/>
        </w:rPr>
        <w:fldChar w:fldCharType="end"/>
      </w:r>
    </w:p>
    <w:p w14:paraId="459FD217" w14:textId="6D175CA5" w:rsidR="00D560D2" w:rsidRDefault="00AB1CCA" w:rsidP="001C35FE">
      <w:pPr>
        <w:pStyle w:val="CRCoverPage"/>
        <w:pBdr>
          <w:bottom w:val="single" w:sz="6" w:space="1" w:color="auto"/>
        </w:pBdr>
        <w:outlineLvl w:val="0"/>
        <w:rPr>
          <w:b/>
          <w:sz w:val="24"/>
        </w:rPr>
      </w:pPr>
      <w:r>
        <w:rPr>
          <w:b/>
          <w:noProof/>
          <w:sz w:val="24"/>
        </w:rPr>
        <w:t>Goa, India, 9 – 13 February, 2026</w:t>
      </w:r>
    </w:p>
    <w:p w14:paraId="1A2057A0" w14:textId="573A8E20"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FE7BC6">
        <w:rPr>
          <w:rFonts w:ascii="Arial" w:hAnsi="Arial" w:cs="Arial"/>
          <w:b/>
        </w:rPr>
        <w:t>Nokia</w:t>
      </w:r>
    </w:p>
    <w:p w14:paraId="65CE4E4B" w14:textId="2EAC477C" w:rsidR="00C93D83" w:rsidRDefault="00B41104">
      <w:pPr>
        <w:spacing w:after="120"/>
        <w:ind w:left="1985" w:hanging="1985"/>
        <w:rPr>
          <w:rFonts w:ascii="Arial" w:hAnsi="Arial" w:cs="Arial"/>
          <w:b/>
          <w:bCs/>
          <w:lang w:val="en-US"/>
        </w:rPr>
      </w:pPr>
      <w:r w:rsidRPr="7AC78957">
        <w:rPr>
          <w:rFonts w:ascii="Arial" w:hAnsi="Arial" w:cs="Arial"/>
          <w:b/>
          <w:bCs/>
          <w:lang w:val="en-US"/>
        </w:rPr>
        <w:t>Title:</w:t>
      </w:r>
      <w:r>
        <w:tab/>
      </w:r>
      <w:r w:rsidR="00AB1CCA" w:rsidRPr="7AC78957">
        <w:rPr>
          <w:rFonts w:ascii="Arial" w:hAnsi="Arial" w:cs="Arial"/>
          <w:b/>
          <w:bCs/>
        </w:rPr>
        <w:t>[KI#</w:t>
      </w:r>
      <w:r w:rsidR="00FE7BC6" w:rsidRPr="7AC78957">
        <w:rPr>
          <w:rFonts w:ascii="Arial" w:hAnsi="Arial" w:cs="Arial"/>
          <w:b/>
          <w:bCs/>
        </w:rPr>
        <w:t>1.1</w:t>
      </w:r>
      <w:r w:rsidR="00D70714" w:rsidRPr="7AC78957">
        <w:rPr>
          <w:rFonts w:ascii="Arial" w:hAnsi="Arial" w:cs="Arial"/>
          <w:b/>
          <w:bCs/>
        </w:rPr>
        <w:t>,</w:t>
      </w:r>
      <w:r w:rsidR="00FE7BC6" w:rsidRPr="7AC78957">
        <w:rPr>
          <w:rFonts w:ascii="Arial" w:hAnsi="Arial" w:cs="Arial"/>
          <w:b/>
          <w:bCs/>
        </w:rPr>
        <w:t xml:space="preserve"> bullet 1</w:t>
      </w:r>
      <w:r w:rsidR="00AB1CCA" w:rsidRPr="7AC78957">
        <w:rPr>
          <w:rFonts w:ascii="Arial" w:hAnsi="Arial" w:cs="Arial"/>
          <w:b/>
          <w:bCs/>
        </w:rPr>
        <w:t xml:space="preserve">] </w:t>
      </w:r>
      <w:r w:rsidR="00FE7BC6" w:rsidRPr="7AC78957">
        <w:rPr>
          <w:rFonts w:ascii="Arial" w:hAnsi="Arial" w:cs="Arial"/>
          <w:b/>
          <w:bCs/>
        </w:rPr>
        <w:t xml:space="preserve">6G NAS with strict </w:t>
      </w:r>
      <w:r w:rsidR="0279A6FF" w:rsidRPr="7AC78957">
        <w:rPr>
          <w:rFonts w:ascii="Arial" w:hAnsi="Arial" w:cs="Arial"/>
          <w:b/>
          <w:bCs/>
        </w:rPr>
        <w:t xml:space="preserve">orthogonality and </w:t>
      </w:r>
      <w:r w:rsidR="00FE7BC6" w:rsidRPr="7AC78957">
        <w:rPr>
          <w:rFonts w:ascii="Arial" w:hAnsi="Arial" w:cs="Arial"/>
          <w:b/>
          <w:bCs/>
        </w:rPr>
        <w:t>modular design</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16F55A3D"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sidRPr="008E62CC">
        <w:rPr>
          <w:rFonts w:ascii="Arial" w:hAnsi="Arial" w:cs="Arial"/>
          <w:b/>
          <w:bCs/>
          <w:lang w:val="en-US"/>
        </w:rPr>
        <w:t>20.6.</w:t>
      </w:r>
      <w:r w:rsidR="007C03AC" w:rsidRPr="008E62CC">
        <w:rPr>
          <w:rFonts w:ascii="Arial" w:hAnsi="Arial" w:cs="Arial"/>
          <w:b/>
          <w:bCs/>
          <w:lang w:val="en-US"/>
        </w:rPr>
        <w:t>1</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97A29F2" w14:textId="251D87D6" w:rsidR="00134914" w:rsidRPr="00D24BB9" w:rsidRDefault="00D24BB9" w:rsidP="7AC78957">
      <w:pPr>
        <w:spacing w:after="120"/>
        <w:ind w:left="1985" w:hanging="1985"/>
        <w:rPr>
          <w:rFonts w:ascii="Arial" w:hAnsi="Arial" w:cs="Arial"/>
          <w:b/>
          <w:bCs/>
          <w:lang w:val="en-US"/>
        </w:rPr>
      </w:pPr>
      <w:r w:rsidRPr="7AC78957">
        <w:rPr>
          <w:rFonts w:ascii="Arial" w:hAnsi="Arial" w:cs="Arial"/>
          <w:i/>
          <w:iCs/>
        </w:rPr>
        <w:t xml:space="preserve">Abstract of the contribution: </w:t>
      </w:r>
      <w:r w:rsidR="216D6B80" w:rsidRPr="002A0C97">
        <w:rPr>
          <w:rFonts w:ascii="Arial" w:hAnsi="Arial" w:cs="Arial"/>
          <w:i/>
          <w:iCs/>
        </w:rPr>
        <w:t>6G NAS solution with strict orthogonality and modular design</w:t>
      </w:r>
    </w:p>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70808BFC" w14:textId="77777777" w:rsidR="00243096" w:rsidRPr="00243096" w:rsidRDefault="00243096" w:rsidP="00243096">
      <w:pPr>
        <w:rPr>
          <w:i/>
          <w:iCs/>
          <w:color w:val="0070C0"/>
        </w:rPr>
      </w:pPr>
      <w:r w:rsidRPr="00243096">
        <w:rPr>
          <w:i/>
          <w:iCs/>
          <w:color w:val="0070C0"/>
        </w:rPr>
        <w:t xml:space="preserve">Guidance – include in this clause: </w:t>
      </w:r>
    </w:p>
    <w:p w14:paraId="4D640946" w14:textId="31DB5782" w:rsidR="00243096" w:rsidRPr="00243096" w:rsidRDefault="00243096" w:rsidP="00243096">
      <w:pPr>
        <w:pStyle w:val="B1"/>
        <w:rPr>
          <w:i/>
          <w:iCs/>
          <w:color w:val="0070C0"/>
        </w:rPr>
      </w:pPr>
      <w:r w:rsidRPr="00243096">
        <w:rPr>
          <w:i/>
          <w:iCs/>
          <w:color w:val="0070C0"/>
        </w:rPr>
        <w:t>-</w:t>
      </w:r>
      <w:r w:rsidRPr="00243096">
        <w:rPr>
          <w:i/>
          <w:iCs/>
          <w:color w:val="0070C0"/>
        </w:rPr>
        <w:tab/>
      </w:r>
      <w:r w:rsidR="00134914" w:rsidRPr="00243096">
        <w:rPr>
          <w:i/>
          <w:iCs/>
          <w:color w:val="0070C0"/>
        </w:rPr>
        <w:t xml:space="preserve">a description of what topics / key aspects the proposal addresses </w:t>
      </w:r>
      <w:r w:rsidR="00567921">
        <w:rPr>
          <w:i/>
          <w:iCs/>
          <w:color w:val="0070C0"/>
        </w:rPr>
        <w:t xml:space="preserve">(e.g. KI#X, </w:t>
      </w:r>
      <w:proofErr w:type="spellStart"/>
      <w:r w:rsidR="00567921">
        <w:rPr>
          <w:i/>
          <w:iCs/>
          <w:color w:val="0070C0"/>
        </w:rPr>
        <w:t>bullet#Y</w:t>
      </w:r>
      <w:proofErr w:type="spellEnd"/>
      <w:r w:rsidR="00567921">
        <w:rPr>
          <w:i/>
          <w:iCs/>
          <w:color w:val="0070C0"/>
        </w:rPr>
        <w:t>)</w:t>
      </w:r>
    </w:p>
    <w:p w14:paraId="64256721" w14:textId="69BDE3D6" w:rsidR="00134914" w:rsidRDefault="00243096" w:rsidP="00243096">
      <w:pPr>
        <w:pStyle w:val="B1"/>
        <w:rPr>
          <w:i/>
          <w:iCs/>
          <w:color w:val="0070C0"/>
        </w:rPr>
      </w:pPr>
      <w:r w:rsidRPr="00243096">
        <w:rPr>
          <w:i/>
          <w:iCs/>
          <w:color w:val="0070C0"/>
        </w:rPr>
        <w:t>-</w:t>
      </w:r>
      <w:r w:rsidRPr="00243096">
        <w:rPr>
          <w:i/>
          <w:iCs/>
          <w:color w:val="0070C0"/>
        </w:rPr>
        <w:tab/>
      </w:r>
      <w:r w:rsidR="00134914" w:rsidRPr="00243096">
        <w:rPr>
          <w:i/>
          <w:iCs/>
          <w:color w:val="0070C0"/>
        </w:rPr>
        <w:t>justifications for the proposed solution.</w:t>
      </w:r>
    </w:p>
    <w:p w14:paraId="31CB3446" w14:textId="5272CAF1" w:rsidR="00FE7BC6" w:rsidRDefault="00FE7BC6" w:rsidP="00FE7BC6">
      <w:pPr>
        <w:rPr>
          <w:lang w:eastAsia="ko-KR"/>
        </w:rPr>
      </w:pPr>
      <w:r>
        <w:rPr>
          <w:lang w:eastAsia="ko-KR"/>
        </w:rPr>
        <w:t xml:space="preserve">This solution addresses Key Issue 1 bullet 1 </w:t>
      </w:r>
      <w:r w:rsidRPr="00FE7BC6">
        <w:rPr>
          <w:lang w:eastAsia="ko-KR"/>
        </w:rPr>
        <w:t>“introduction of a new non-access stratum functionality without impacting other non-access stratum functionalities”</w:t>
      </w:r>
      <w:r>
        <w:rPr>
          <w:lang w:eastAsia="ko-KR"/>
        </w:rPr>
        <w:t xml:space="preserve">. </w:t>
      </w:r>
    </w:p>
    <w:p w14:paraId="59FA88DE" w14:textId="1AC4C211" w:rsidR="00FE7BC6" w:rsidRPr="00FE7BC6" w:rsidRDefault="00FE7BC6" w:rsidP="00FE7BC6">
      <w:pPr>
        <w:rPr>
          <w:b/>
          <w:bCs/>
          <w:lang w:eastAsia="ko-KR"/>
        </w:rPr>
      </w:pPr>
      <w:r w:rsidRPr="00FE7BC6">
        <w:rPr>
          <w:b/>
          <w:bCs/>
          <w:lang w:eastAsia="ko-KR"/>
        </w:rPr>
        <w:t>Limitations of existing architecture:</w:t>
      </w:r>
    </w:p>
    <w:p w14:paraId="51B2DE68" w14:textId="5D939878" w:rsidR="008F0C29" w:rsidRDefault="00FE7BC6" w:rsidP="00FE7BC6">
      <w:pPr>
        <w:rPr>
          <w:b/>
          <w:bCs/>
          <w:lang w:eastAsia="ko-KR"/>
        </w:rPr>
      </w:pPr>
      <w:r w:rsidRPr="00FE7BC6">
        <w:rPr>
          <w:b/>
          <w:bCs/>
          <w:lang w:eastAsia="ko-KR"/>
        </w:rPr>
        <w:t xml:space="preserve">Following are some of the key limitations </w:t>
      </w:r>
      <w:r w:rsidR="003E4DF8">
        <w:rPr>
          <w:b/>
          <w:bCs/>
          <w:lang w:eastAsia="ko-KR"/>
        </w:rPr>
        <w:t>of the</w:t>
      </w:r>
      <w:r w:rsidR="003E4DF8" w:rsidRPr="00FE7BC6">
        <w:rPr>
          <w:b/>
          <w:bCs/>
          <w:lang w:eastAsia="ko-KR"/>
        </w:rPr>
        <w:t xml:space="preserve"> </w:t>
      </w:r>
      <w:r w:rsidRPr="00FE7BC6">
        <w:rPr>
          <w:b/>
          <w:bCs/>
          <w:lang w:eastAsia="ko-KR"/>
        </w:rPr>
        <w:t>5G NAS protocol</w:t>
      </w:r>
    </w:p>
    <w:p w14:paraId="4DBD1A9A" w14:textId="42BC6D1E" w:rsidR="00FE7BC6" w:rsidRPr="00FE7BC6" w:rsidRDefault="00FE7BC6" w:rsidP="00FE7BC6">
      <w:pPr>
        <w:rPr>
          <w:b/>
          <w:bCs/>
          <w:lang w:eastAsia="ko-KR"/>
        </w:rPr>
      </w:pPr>
      <w:r w:rsidRPr="00FE7BC6">
        <w:rPr>
          <w:b/>
          <w:bCs/>
          <w:lang w:eastAsia="ko-KR"/>
        </w:rPr>
        <w:t xml:space="preserve"> stack:</w:t>
      </w:r>
    </w:p>
    <w:p w14:paraId="139FD79F" w14:textId="77777777" w:rsidR="00FE7BC6" w:rsidRPr="00FE7BC6" w:rsidRDefault="00FE7BC6" w:rsidP="00FE7BC6">
      <w:pPr>
        <w:numPr>
          <w:ilvl w:val="0"/>
          <w:numId w:val="4"/>
        </w:numPr>
        <w:rPr>
          <w:lang w:val="en-US" w:eastAsia="ko-KR"/>
        </w:rPr>
      </w:pPr>
      <w:r w:rsidRPr="00FE7BC6">
        <w:rPr>
          <w:b/>
          <w:bCs/>
          <w:lang w:val="en-US" w:eastAsia="ko-KR"/>
        </w:rPr>
        <w:t xml:space="preserve">Orthogonality: </w:t>
      </w:r>
      <w:r w:rsidRPr="00FE7BC6">
        <w:rPr>
          <w:lang w:val="en-US" w:eastAsia="ko-KR"/>
        </w:rPr>
        <w:t>Modularity principles supported but no strict separation yet between NAS modules (e.g. MM layer still supports session management functionality like reject/release PDU sessions).</w:t>
      </w:r>
    </w:p>
    <w:p w14:paraId="761FAF59" w14:textId="0FF54BF0" w:rsidR="00FE7BC6" w:rsidRPr="00FE7BC6" w:rsidRDefault="00FE7BC6" w:rsidP="00FE7BC6">
      <w:pPr>
        <w:numPr>
          <w:ilvl w:val="0"/>
          <w:numId w:val="4"/>
        </w:numPr>
        <w:rPr>
          <w:lang w:val="en-US" w:eastAsia="ko-KR"/>
        </w:rPr>
      </w:pPr>
      <w:r w:rsidRPr="00FE7BC6">
        <w:rPr>
          <w:b/>
          <w:bCs/>
          <w:lang w:val="en-US" w:eastAsia="ko-KR"/>
        </w:rPr>
        <w:t>Upgrade:</w:t>
      </w:r>
      <w:r w:rsidRPr="00FE7BC6">
        <w:rPr>
          <w:lang w:val="en-US" w:eastAsia="ko-KR"/>
        </w:rPr>
        <w:t xml:space="preserve"> Upgrad</w:t>
      </w:r>
      <w:r w:rsidR="003E4DF8">
        <w:rPr>
          <w:lang w:val="en-US" w:eastAsia="ko-KR"/>
        </w:rPr>
        <w:t>ing</w:t>
      </w:r>
      <w:r w:rsidRPr="00FE7BC6">
        <w:rPr>
          <w:lang w:val="en-US" w:eastAsia="ko-KR"/>
        </w:rPr>
        <w:t xml:space="preserve"> of any NAS module requires upgrad</w:t>
      </w:r>
      <w:r w:rsidR="003E4DF8">
        <w:rPr>
          <w:lang w:val="en-US" w:eastAsia="ko-KR"/>
        </w:rPr>
        <w:t>ing the</w:t>
      </w:r>
      <w:r w:rsidRPr="00FE7BC6">
        <w:rPr>
          <w:lang w:val="en-US" w:eastAsia="ko-KR"/>
        </w:rPr>
        <w:t xml:space="preserve"> basic MM module.</w:t>
      </w:r>
    </w:p>
    <w:p w14:paraId="3896D933" w14:textId="77777777" w:rsidR="00FE7BC6" w:rsidRPr="00FE7BC6" w:rsidRDefault="00FE7BC6" w:rsidP="00FE7BC6">
      <w:pPr>
        <w:numPr>
          <w:ilvl w:val="0"/>
          <w:numId w:val="4"/>
        </w:numPr>
        <w:rPr>
          <w:lang w:val="en-US" w:eastAsia="ko-KR"/>
        </w:rPr>
      </w:pPr>
      <w:r w:rsidRPr="00FE7BC6">
        <w:rPr>
          <w:b/>
          <w:bCs/>
          <w:lang w:val="en-US" w:eastAsia="ko-KR"/>
        </w:rPr>
        <w:t>Devices:</w:t>
      </w:r>
      <w:r w:rsidRPr="00FE7BC6">
        <w:rPr>
          <w:lang w:val="en-US" w:eastAsia="ko-KR"/>
        </w:rPr>
        <w:t xml:space="preserve"> Monolithic NAS stack designed for </w:t>
      </w:r>
      <w:proofErr w:type="spellStart"/>
      <w:r w:rsidRPr="00FE7BC6">
        <w:rPr>
          <w:lang w:val="en-US" w:eastAsia="ko-KR"/>
        </w:rPr>
        <w:t>eMBB</w:t>
      </w:r>
      <w:proofErr w:type="spellEnd"/>
      <w:r w:rsidRPr="00FE7BC6">
        <w:rPr>
          <w:lang w:val="en-US" w:eastAsia="ko-KR"/>
        </w:rPr>
        <w:t xml:space="preserve"> devices as the baseline. </w:t>
      </w:r>
    </w:p>
    <w:p w14:paraId="0E175AB6" w14:textId="77777777" w:rsidR="00FE7BC6" w:rsidRPr="00FE7BC6" w:rsidRDefault="00FE7BC6" w:rsidP="00FE7BC6">
      <w:pPr>
        <w:numPr>
          <w:ilvl w:val="0"/>
          <w:numId w:val="4"/>
        </w:numPr>
        <w:rPr>
          <w:lang w:val="en-US" w:eastAsia="ko-KR"/>
        </w:rPr>
      </w:pPr>
      <w:r w:rsidRPr="00FE7BC6">
        <w:rPr>
          <w:b/>
          <w:bCs/>
          <w:lang w:val="en-US" w:eastAsia="ko-KR"/>
        </w:rPr>
        <w:t xml:space="preserve">Security: </w:t>
      </w:r>
      <w:r w:rsidRPr="00FE7BC6">
        <w:rPr>
          <w:lang w:val="en-US" w:eastAsia="ko-KR"/>
        </w:rPr>
        <w:t xml:space="preserve">Single NAS security for all NAS functionalities, using a single NAS security key for all NAS containers. </w:t>
      </w:r>
    </w:p>
    <w:p w14:paraId="30FFC226" w14:textId="77777777" w:rsidR="00FE7BC6" w:rsidRPr="00FE7BC6" w:rsidRDefault="00FE7BC6" w:rsidP="00FE7BC6">
      <w:pPr>
        <w:numPr>
          <w:ilvl w:val="0"/>
          <w:numId w:val="4"/>
        </w:numPr>
        <w:rPr>
          <w:lang w:val="en-US" w:eastAsia="ko-KR"/>
        </w:rPr>
      </w:pPr>
      <w:r w:rsidRPr="00FE7BC6">
        <w:rPr>
          <w:b/>
          <w:bCs/>
          <w:lang w:val="en-US" w:eastAsia="ko-KR"/>
        </w:rPr>
        <w:t xml:space="preserve">Encoding: </w:t>
      </w:r>
      <w:r w:rsidRPr="00FE7BC6">
        <w:rPr>
          <w:lang w:val="en-US" w:eastAsia="ko-KR"/>
        </w:rPr>
        <w:t>NAS Information Elements (IE) encoding structure designed at the time features are introduced.</w:t>
      </w:r>
    </w:p>
    <w:p w14:paraId="58A12D39" w14:textId="72130E57" w:rsidR="00FE7BC6" w:rsidRPr="00FE7BC6" w:rsidRDefault="00FE7BC6" w:rsidP="00FE7BC6">
      <w:pPr>
        <w:rPr>
          <w:b/>
          <w:bCs/>
          <w:lang w:eastAsia="ko-KR"/>
        </w:rPr>
      </w:pPr>
      <w:r w:rsidRPr="00FE7BC6">
        <w:rPr>
          <w:b/>
          <w:bCs/>
          <w:lang w:eastAsia="ko-KR"/>
        </w:rPr>
        <w:t xml:space="preserve">Architectural </w:t>
      </w:r>
      <w:r w:rsidR="007136C3">
        <w:rPr>
          <w:b/>
          <w:bCs/>
          <w:lang w:eastAsia="ko-KR"/>
        </w:rPr>
        <w:t>limitation</w:t>
      </w:r>
      <w:r w:rsidRPr="00FE7BC6">
        <w:rPr>
          <w:b/>
          <w:bCs/>
          <w:lang w:eastAsia="ko-KR"/>
        </w:rPr>
        <w:t>:</w:t>
      </w:r>
    </w:p>
    <w:p w14:paraId="5402A541" w14:textId="3971BA68" w:rsidR="00FE7BC6" w:rsidRDefault="00FE7BC6" w:rsidP="00FE7BC6">
      <w:pPr>
        <w:rPr>
          <w:rFonts w:cstheme="minorHAnsi"/>
        </w:rPr>
      </w:pPr>
      <w:r>
        <w:rPr>
          <w:rFonts w:cstheme="minorHAnsi"/>
        </w:rPr>
        <w:t xml:space="preserve">Partial breaking of the “orthogonality” principle in the current 5GC architecture where the 5G AMF is not totally session management agnostic is </w:t>
      </w:r>
      <w:r w:rsidR="007136C3">
        <w:rPr>
          <w:rFonts w:cstheme="minorHAnsi"/>
        </w:rPr>
        <w:t>one</w:t>
      </w:r>
      <w:r>
        <w:rPr>
          <w:rFonts w:cstheme="minorHAnsi"/>
        </w:rPr>
        <w:t xml:space="preserve"> technical problem to be solved. The solution is proposed in the contents of the 6G architecture and guarantees full orthogonality allowing independent evolution of the 6G AMF (mobility management), 6G SMF (session management) facilitating live upgrades (addition of new features without disturbing existing features), optimizing testing and interoperability needs. </w:t>
      </w:r>
    </w:p>
    <w:p w14:paraId="5FA7D526" w14:textId="4881BC67" w:rsidR="00FE7BC6" w:rsidRPr="00FE7BC6" w:rsidRDefault="00FE7BC6" w:rsidP="00FE7BC6">
      <w:pPr>
        <w:rPr>
          <w:rFonts w:cstheme="minorHAnsi"/>
        </w:rPr>
      </w:pPr>
      <w:r>
        <w:rPr>
          <w:rFonts w:cstheme="minorHAnsi"/>
        </w:rPr>
        <w:t xml:space="preserve">In the current 5GC architecture the 5G AMF is aware of the session management functionalities required for a specific PDU Session in order to able to properly select the best fitting SMF (set) for the PDU Session, and to run procedures like Hand-Over or transitions from IDLE to CONNECTED states: in the current 5GC architecture the 5G AMF consolidates interactions with the SMFs serving the PDU Sessions of a UE during mobility.   </w:t>
      </w:r>
    </w:p>
    <w:p w14:paraId="44A8F9AE" w14:textId="77777777" w:rsidR="00FE7BC6" w:rsidRPr="00E47F6F" w:rsidRDefault="00FE7BC6" w:rsidP="00FE7BC6">
      <w:pPr>
        <w:numPr>
          <w:ilvl w:val="0"/>
          <w:numId w:val="3"/>
        </w:numPr>
        <w:spacing w:after="120"/>
      </w:pPr>
      <w:r>
        <w:t xml:space="preserve">In 5G, 5G </w:t>
      </w:r>
      <w:r w:rsidRPr="00E47F6F">
        <w:t>AMF is still session procedure aware</w:t>
      </w:r>
    </w:p>
    <w:p w14:paraId="217F711D" w14:textId="77777777" w:rsidR="00FE7BC6" w:rsidRPr="00E47F6F" w:rsidRDefault="00FE7BC6" w:rsidP="00FE7BC6">
      <w:pPr>
        <w:numPr>
          <w:ilvl w:val="1"/>
          <w:numId w:val="3"/>
        </w:numPr>
        <w:spacing w:after="120"/>
      </w:pPr>
      <w:r>
        <w:t xml:space="preserve">5G </w:t>
      </w:r>
      <w:r w:rsidRPr="00E47F6F">
        <w:t>AMF “knows” whether the type of operation of NAS Uplink NAS Transport message for SM Payloads</w:t>
      </w:r>
    </w:p>
    <w:p w14:paraId="31232467" w14:textId="77777777" w:rsidR="00FE7BC6" w:rsidRPr="00E47F6F" w:rsidRDefault="00FE7BC6" w:rsidP="00FE7BC6">
      <w:pPr>
        <w:numPr>
          <w:ilvl w:val="1"/>
          <w:numId w:val="3"/>
        </w:numPr>
        <w:spacing w:after="120"/>
      </w:pPr>
      <w:r w:rsidRPr="00E47F6F">
        <w:t xml:space="preserve">Some parts of SM Procedures are Opaque to </w:t>
      </w:r>
      <w:r>
        <w:t xml:space="preserve">5G </w:t>
      </w:r>
      <w:r w:rsidRPr="00E47F6F">
        <w:t>AMF.</w:t>
      </w:r>
    </w:p>
    <w:p w14:paraId="2C38461B" w14:textId="1B016E00" w:rsidR="00FE7BC6" w:rsidRPr="00E47F6F" w:rsidRDefault="00FE7BC6" w:rsidP="00FE7BC6">
      <w:pPr>
        <w:numPr>
          <w:ilvl w:val="1"/>
          <w:numId w:val="3"/>
        </w:numPr>
        <w:spacing w:after="120"/>
      </w:pPr>
      <w:r w:rsidRPr="00E47F6F">
        <w:t xml:space="preserve">Adding new </w:t>
      </w:r>
      <w:r>
        <w:t>session Managem</w:t>
      </w:r>
      <w:r w:rsidR="007136C3">
        <w:t>e</w:t>
      </w:r>
      <w:r>
        <w:t xml:space="preserve">nt </w:t>
      </w:r>
      <w:r w:rsidRPr="00E47F6F">
        <w:t xml:space="preserve">functionality impacts </w:t>
      </w:r>
      <w:r>
        <w:t xml:space="preserve">5G </w:t>
      </w:r>
      <w:r w:rsidRPr="00E47F6F">
        <w:t>AMF also</w:t>
      </w:r>
    </w:p>
    <w:p w14:paraId="05E6469D" w14:textId="77777777" w:rsidR="00FE7BC6" w:rsidRPr="00E47F6F" w:rsidRDefault="00FE7BC6" w:rsidP="00FE7BC6">
      <w:pPr>
        <w:numPr>
          <w:ilvl w:val="1"/>
          <w:numId w:val="3"/>
        </w:numPr>
        <w:spacing w:after="120"/>
      </w:pPr>
      <w:r>
        <w:lastRenderedPageBreak/>
        <w:t xml:space="preserve">5G </w:t>
      </w:r>
      <w:r w:rsidRPr="00E47F6F">
        <w:t xml:space="preserve">AMF maintains per-PDU information and </w:t>
      </w:r>
      <w:r>
        <w:t>session</w:t>
      </w:r>
      <w:r w:rsidRPr="00E47F6F">
        <w:t xml:space="preserve"> state</w:t>
      </w:r>
    </w:p>
    <w:p w14:paraId="6E2FAF7A" w14:textId="77777777" w:rsidR="00FE7BC6" w:rsidRPr="00E47F6F" w:rsidRDefault="00FE7BC6" w:rsidP="00FE7BC6">
      <w:pPr>
        <w:numPr>
          <w:ilvl w:val="0"/>
          <w:numId w:val="3"/>
        </w:numPr>
        <w:spacing w:after="120"/>
      </w:pPr>
      <w:r w:rsidRPr="00E47F6F">
        <w:t xml:space="preserve">There is no node that has </w:t>
      </w:r>
      <w:r w:rsidRPr="00E47F6F">
        <w:rPr>
          <w:b/>
          <w:bCs/>
        </w:rPr>
        <w:t>UE level Session Awareness</w:t>
      </w:r>
    </w:p>
    <w:p w14:paraId="3B15F271" w14:textId="366BCF3C" w:rsidR="00FE7BC6" w:rsidRPr="00FE7BC6" w:rsidRDefault="00FE7BC6" w:rsidP="00FE7BC6">
      <w:pPr>
        <w:rPr>
          <w:lang w:eastAsia="ko-KR"/>
        </w:rPr>
      </w:pPr>
      <w:r>
        <w:t xml:space="preserve">5G </w:t>
      </w:r>
      <w:r w:rsidRPr="00E47F6F">
        <w:t>AMF only has some session awareness, but cannot really implement session procedures</w:t>
      </w:r>
    </w:p>
    <w:p w14:paraId="3A210216" w14:textId="77777777" w:rsidR="002B4079" w:rsidRDefault="002B4079" w:rsidP="002B4079">
      <w:pPr>
        <w:pStyle w:val="Heading1"/>
        <w:rPr>
          <w:lang w:eastAsia="ko-KR"/>
        </w:rPr>
      </w:pPr>
      <w:r>
        <w:rPr>
          <w:lang w:eastAsia="ko-KR"/>
        </w:rPr>
        <w:t>2.</w:t>
      </w:r>
      <w:r>
        <w:rPr>
          <w:lang w:eastAsia="ko-KR"/>
        </w:rPr>
        <w:tab/>
        <w:t>Text proposal</w:t>
      </w:r>
    </w:p>
    <w:p w14:paraId="1F59E2D5" w14:textId="45E3E158" w:rsidR="002B4079" w:rsidRDefault="002B4079" w:rsidP="002B4079">
      <w:pPr>
        <w:rPr>
          <w:lang w:eastAsia="ko-KR"/>
        </w:rPr>
      </w:pPr>
      <w:r>
        <w:rPr>
          <w:lang w:eastAsia="ko-KR"/>
        </w:rPr>
        <w:t xml:space="preserve">It is proposed to agree the following changes vs. </w:t>
      </w:r>
      <w:r w:rsidR="007933CC">
        <w:rPr>
          <w:lang w:eastAsia="ko-KR"/>
        </w:rPr>
        <w:t xml:space="preserve">TR </w:t>
      </w:r>
      <w:r>
        <w:rPr>
          <w:lang w:eastAsia="ko-KR"/>
        </w:rPr>
        <w:t>23.801-01:</w:t>
      </w:r>
    </w:p>
    <w:p w14:paraId="4804655A" w14:textId="77777777" w:rsidR="002B4079" w:rsidRDefault="002B4079" w:rsidP="002B4079">
      <w:pPr>
        <w:rPr>
          <w:lang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48D2B834" w14:textId="77777777" w:rsidR="002518BD" w:rsidRDefault="002518BD" w:rsidP="002518BD">
      <w:pPr>
        <w:pStyle w:val="Heading2"/>
      </w:pPr>
      <w:bookmarkStart w:id="0" w:name="_Toc22192650"/>
      <w:bookmarkStart w:id="1" w:name="_Toc23402388"/>
      <w:bookmarkStart w:id="2" w:name="_Toc23402418"/>
      <w:bookmarkStart w:id="3" w:name="_Toc26386423"/>
      <w:bookmarkStart w:id="4" w:name="_Toc26431229"/>
      <w:bookmarkStart w:id="5" w:name="_Toc30694627"/>
      <w:bookmarkStart w:id="6" w:name="_Toc43906649"/>
      <w:bookmarkStart w:id="7" w:name="_Toc43906765"/>
      <w:bookmarkStart w:id="8" w:name="_Toc44311891"/>
      <w:bookmarkStart w:id="9" w:name="_Toc50536533"/>
      <w:bookmarkStart w:id="10" w:name="_Toc54930305"/>
      <w:bookmarkStart w:id="11" w:name="_Toc54968110"/>
      <w:bookmarkStart w:id="12" w:name="_Toc57236432"/>
      <w:bookmarkStart w:id="13" w:name="_Toc57236595"/>
      <w:bookmarkStart w:id="14" w:name="_Toc57530236"/>
      <w:bookmarkStart w:id="15" w:name="_Toc57532437"/>
      <w:bookmarkStart w:id="16" w:name="_Toc153792592"/>
      <w:bookmarkStart w:id="17" w:name="_Toc153792677"/>
      <w:bookmarkStart w:id="18" w:name="_Toc204948590"/>
      <w:bookmarkStart w:id="19" w:name="_Toc204948717"/>
      <w:bookmarkStart w:id="20" w:name="_Toc206752135"/>
      <w:bookmarkStart w:id="21" w:name="_Toc214981696"/>
      <w:bookmarkStart w:id="22" w:name="_Toc214989621"/>
      <w:bookmarkStart w:id="23" w:name="_Toc215056198"/>
      <w:bookmarkStart w:id="24" w:name="_Toc215665845"/>
      <w:bookmarkStart w:id="25" w:name="_Toc16839382"/>
      <w:r w:rsidRPr="0016650D">
        <w:t>6.0</w:t>
      </w:r>
      <w:r w:rsidRPr="0016650D">
        <w:tab/>
        <w:t>Mapping of Solutions to Key Issues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56F1887E" w14:textId="4C66BE8A" w:rsidR="002518BD" w:rsidRPr="00277711" w:rsidRDefault="002518BD" w:rsidP="002518BD">
      <w:pPr>
        <w:rPr>
          <w:i/>
          <w:iCs/>
          <w:color w:val="0070C0"/>
        </w:rPr>
      </w:pPr>
      <w:r w:rsidRPr="00277711">
        <w:rPr>
          <w:i/>
          <w:iCs/>
          <w:color w:val="0070C0"/>
        </w:rPr>
        <w:t>Guidance – Fill out the table describing how the solutions map to KIs</w:t>
      </w:r>
      <w:r w:rsidR="003D5D20">
        <w:rPr>
          <w:i/>
          <w:iCs/>
          <w:color w:val="0070C0"/>
        </w:rPr>
        <w:t xml:space="preserve"> </w:t>
      </w:r>
    </w:p>
    <w:p w14:paraId="0B0E2F4E" w14:textId="77777777" w:rsidR="002518BD" w:rsidRPr="00BA7C47" w:rsidRDefault="002518BD" w:rsidP="002518BD"/>
    <w:bookmarkEnd w:id="25"/>
    <w:p w14:paraId="3A397B88" w14:textId="77777777" w:rsidR="002518BD" w:rsidRPr="0016650D" w:rsidRDefault="002518BD" w:rsidP="002518BD">
      <w:pPr>
        <w:pStyle w:val="TH"/>
        <w:rPr>
          <w:rFonts w:eastAsiaTheme="minorEastAsia"/>
        </w:rPr>
      </w:pPr>
      <w:r w:rsidRPr="0016650D">
        <w:rPr>
          <w:rFonts w:eastAsiaTheme="minorEastAsia"/>
        </w:rPr>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7"/>
        <w:gridCol w:w="775"/>
        <w:gridCol w:w="457"/>
        <w:gridCol w:w="421"/>
        <w:gridCol w:w="421"/>
        <w:gridCol w:w="421"/>
        <w:gridCol w:w="421"/>
        <w:gridCol w:w="421"/>
        <w:gridCol w:w="422"/>
        <w:gridCol w:w="423"/>
        <w:gridCol w:w="423"/>
        <w:gridCol w:w="423"/>
        <w:gridCol w:w="423"/>
        <w:gridCol w:w="423"/>
        <w:gridCol w:w="423"/>
        <w:gridCol w:w="423"/>
        <w:gridCol w:w="423"/>
        <w:gridCol w:w="423"/>
        <w:gridCol w:w="423"/>
        <w:gridCol w:w="423"/>
      </w:tblGrid>
      <w:tr w:rsidR="002518BD" w:rsidRPr="001D0732" w14:paraId="5B56CA70" w14:textId="77777777" w:rsidTr="27B06EBB">
        <w:tc>
          <w:tcPr>
            <w:tcW w:w="1217" w:type="dxa"/>
            <w:tcBorders>
              <w:top w:val="single" w:sz="4" w:space="0" w:color="auto"/>
              <w:left w:val="single" w:sz="4" w:space="0" w:color="auto"/>
              <w:bottom w:val="single" w:sz="4" w:space="0" w:color="auto"/>
              <w:right w:val="single" w:sz="4" w:space="0" w:color="auto"/>
            </w:tcBorders>
          </w:tcPr>
          <w:p w14:paraId="4A44F316" w14:textId="77777777" w:rsidR="002518BD" w:rsidRPr="001D0732" w:rsidRDefault="002518BD" w:rsidP="00912B35">
            <w:pPr>
              <w:pStyle w:val="TAH"/>
              <w:rPr>
                <w:rFonts w:eastAsia="DengXian"/>
                <w:lang w:eastAsia="zh-CN"/>
              </w:rPr>
            </w:pPr>
          </w:p>
        </w:tc>
        <w:tc>
          <w:tcPr>
            <w:tcW w:w="8412" w:type="dxa"/>
            <w:gridSpan w:val="19"/>
            <w:tcBorders>
              <w:top w:val="single" w:sz="4" w:space="0" w:color="auto"/>
              <w:left w:val="single" w:sz="4" w:space="0" w:color="auto"/>
              <w:bottom w:val="single" w:sz="4" w:space="0" w:color="auto"/>
              <w:right w:val="single" w:sz="4" w:space="0" w:color="auto"/>
            </w:tcBorders>
            <w:hideMark/>
          </w:tcPr>
          <w:p w14:paraId="522E754C" w14:textId="77777777" w:rsidR="002518BD" w:rsidRPr="001D0732" w:rsidRDefault="002518BD" w:rsidP="00912B35">
            <w:pPr>
              <w:pStyle w:val="TAH"/>
              <w:rPr>
                <w:rFonts w:eastAsia="DengXian"/>
                <w:lang w:eastAsia="zh-CN"/>
              </w:rPr>
            </w:pPr>
            <w:r w:rsidRPr="001D0732">
              <w:rPr>
                <w:rFonts w:eastAsia="DengXian"/>
                <w:lang w:eastAsia="zh-CN"/>
              </w:rPr>
              <w:t>Key Issues</w:t>
            </w:r>
          </w:p>
        </w:tc>
      </w:tr>
      <w:tr w:rsidR="002518BD" w:rsidRPr="001D0732" w14:paraId="1EC86F12" w14:textId="77777777" w:rsidTr="27B06EBB">
        <w:tc>
          <w:tcPr>
            <w:tcW w:w="1217" w:type="dxa"/>
            <w:tcBorders>
              <w:top w:val="single" w:sz="4" w:space="0" w:color="auto"/>
              <w:left w:val="single" w:sz="4" w:space="0" w:color="auto"/>
              <w:bottom w:val="single" w:sz="4" w:space="0" w:color="auto"/>
              <w:right w:val="single" w:sz="4" w:space="0" w:color="auto"/>
            </w:tcBorders>
            <w:hideMark/>
          </w:tcPr>
          <w:p w14:paraId="2BA0FEC2" w14:textId="0EE4E555" w:rsidR="002518BD" w:rsidRPr="001D0732" w:rsidRDefault="002518BD" w:rsidP="00912B35">
            <w:pPr>
              <w:pStyle w:val="TAH"/>
              <w:rPr>
                <w:rFonts w:eastAsia="DengXian"/>
                <w:lang w:eastAsia="zh-CN"/>
              </w:rPr>
            </w:pPr>
            <w:r w:rsidRPr="001D0732">
              <w:rPr>
                <w:rFonts w:eastAsia="DengXian"/>
                <w:lang w:eastAsia="zh-CN"/>
              </w:rPr>
              <w:t>Solutions</w:t>
            </w:r>
          </w:p>
        </w:tc>
        <w:tc>
          <w:tcPr>
            <w:tcW w:w="775" w:type="dxa"/>
            <w:tcBorders>
              <w:top w:val="single" w:sz="4" w:space="0" w:color="auto"/>
              <w:left w:val="single" w:sz="4" w:space="0" w:color="auto"/>
              <w:bottom w:val="single" w:sz="4" w:space="0" w:color="auto"/>
              <w:right w:val="single" w:sz="4" w:space="0" w:color="auto"/>
            </w:tcBorders>
            <w:hideMark/>
          </w:tcPr>
          <w:p w14:paraId="5A5A2AAC" w14:textId="761BCBFA" w:rsidR="002518BD" w:rsidRPr="001D0732" w:rsidRDefault="002518BD" w:rsidP="00912B35">
            <w:pPr>
              <w:pStyle w:val="TAH"/>
              <w:rPr>
                <w:rFonts w:eastAsia="DengXian"/>
                <w:lang w:eastAsia="zh-CN"/>
              </w:rPr>
            </w:pPr>
            <w:r w:rsidRPr="27B06EBB">
              <w:rPr>
                <w:rFonts w:eastAsia="DengXian"/>
                <w:lang w:eastAsia="zh-CN"/>
              </w:rPr>
              <w:t>#</w:t>
            </w:r>
            <w:r w:rsidR="007136C3" w:rsidRPr="27B06EBB">
              <w:rPr>
                <w:rFonts w:eastAsia="DengXian"/>
                <w:lang w:eastAsia="zh-CN"/>
              </w:rPr>
              <w:t>1</w:t>
            </w:r>
          </w:p>
        </w:tc>
        <w:tc>
          <w:tcPr>
            <w:tcW w:w="457" w:type="dxa"/>
            <w:tcBorders>
              <w:top w:val="single" w:sz="4" w:space="0" w:color="auto"/>
              <w:left w:val="single" w:sz="4" w:space="0" w:color="auto"/>
              <w:bottom w:val="single" w:sz="4" w:space="0" w:color="auto"/>
              <w:right w:val="single" w:sz="4" w:space="0" w:color="auto"/>
            </w:tcBorders>
            <w:hideMark/>
          </w:tcPr>
          <w:p w14:paraId="5023EC4A" w14:textId="77777777" w:rsidR="002518BD" w:rsidRPr="001D0732" w:rsidRDefault="002518BD" w:rsidP="00912B35">
            <w:pPr>
              <w:pStyle w:val="TAH"/>
              <w:rPr>
                <w:rFonts w:eastAsia="DengXian"/>
                <w:lang w:eastAsia="zh-CN"/>
              </w:rPr>
            </w:pPr>
            <w:r w:rsidRPr="001D0732">
              <w:rPr>
                <w:rFonts w:eastAsia="DengXian"/>
                <w:lang w:eastAsia="zh-CN"/>
              </w:rPr>
              <w:t>#Q</w:t>
            </w:r>
          </w:p>
        </w:tc>
        <w:tc>
          <w:tcPr>
            <w:tcW w:w="421" w:type="dxa"/>
            <w:tcBorders>
              <w:top w:val="single" w:sz="4" w:space="0" w:color="auto"/>
              <w:left w:val="single" w:sz="4" w:space="0" w:color="auto"/>
              <w:bottom w:val="single" w:sz="4" w:space="0" w:color="auto"/>
              <w:right w:val="single" w:sz="4" w:space="0" w:color="auto"/>
            </w:tcBorders>
          </w:tcPr>
          <w:p w14:paraId="0D2CAAA1" w14:textId="77777777" w:rsidR="002518BD" w:rsidRPr="001D0732" w:rsidRDefault="002518BD" w:rsidP="00912B35">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59A8A81" w14:textId="77777777" w:rsidR="002518BD" w:rsidRPr="001D0732" w:rsidRDefault="002518BD" w:rsidP="00912B35">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4C02A31" w14:textId="77777777" w:rsidR="002518BD" w:rsidRPr="001D0732" w:rsidRDefault="002518BD" w:rsidP="00912B35">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B1F5D8A" w14:textId="77777777" w:rsidR="002518BD" w:rsidRPr="001D0732" w:rsidRDefault="002518BD" w:rsidP="00912B35">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D543266" w14:textId="77777777" w:rsidR="002518BD" w:rsidRPr="001D0732" w:rsidRDefault="002518BD" w:rsidP="00912B35">
            <w:pPr>
              <w:pStyle w:val="TAH"/>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521E66E5" w14:textId="77777777" w:rsidR="002518BD" w:rsidRPr="001D0732" w:rsidRDefault="002518BD" w:rsidP="00912B35">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35E3222" w14:textId="77777777" w:rsidR="002518BD" w:rsidRPr="001D0732" w:rsidRDefault="002518BD" w:rsidP="00912B35">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FB64579" w14:textId="77777777" w:rsidR="002518BD" w:rsidRPr="001D0732" w:rsidRDefault="002518BD" w:rsidP="00912B35">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E942E5E" w14:textId="77777777" w:rsidR="002518BD" w:rsidRPr="001D0732" w:rsidRDefault="002518BD" w:rsidP="00912B35">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5C385EB" w14:textId="77777777" w:rsidR="002518BD" w:rsidRPr="001D0732" w:rsidRDefault="002518BD" w:rsidP="00912B35">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8F563F0" w14:textId="77777777" w:rsidR="002518BD" w:rsidRPr="001D0732" w:rsidRDefault="002518BD" w:rsidP="00912B35">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907A051" w14:textId="77777777" w:rsidR="002518BD" w:rsidRPr="001D0732" w:rsidRDefault="002518BD" w:rsidP="00912B35">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49E0AC2" w14:textId="77777777" w:rsidR="002518BD" w:rsidRPr="001D0732" w:rsidRDefault="002518BD" w:rsidP="00912B35">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E0F8B51" w14:textId="77777777" w:rsidR="002518BD" w:rsidRPr="001D0732" w:rsidRDefault="002518BD" w:rsidP="00912B35">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5609045" w14:textId="77777777" w:rsidR="002518BD" w:rsidRPr="001D0732" w:rsidRDefault="002518BD" w:rsidP="00912B35">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48B8BD9" w14:textId="77777777" w:rsidR="002518BD" w:rsidRPr="001D0732" w:rsidRDefault="002518BD" w:rsidP="00912B35">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880C313" w14:textId="77777777" w:rsidR="002518BD" w:rsidRPr="001D0732" w:rsidRDefault="002518BD" w:rsidP="00912B35">
            <w:pPr>
              <w:pStyle w:val="TAH"/>
              <w:rPr>
                <w:rFonts w:eastAsia="DengXian"/>
                <w:lang w:eastAsia="zh-CN"/>
              </w:rPr>
            </w:pPr>
          </w:p>
        </w:tc>
      </w:tr>
      <w:tr w:rsidR="002518BD" w:rsidRPr="001D0732" w14:paraId="75E4A93B" w14:textId="77777777" w:rsidTr="27B06EBB">
        <w:tc>
          <w:tcPr>
            <w:tcW w:w="1217" w:type="dxa"/>
            <w:tcBorders>
              <w:top w:val="single" w:sz="4" w:space="0" w:color="auto"/>
              <w:left w:val="single" w:sz="4" w:space="0" w:color="auto"/>
              <w:bottom w:val="single" w:sz="4" w:space="0" w:color="auto"/>
              <w:right w:val="single" w:sz="4" w:space="0" w:color="auto"/>
            </w:tcBorders>
            <w:hideMark/>
          </w:tcPr>
          <w:p w14:paraId="0A59BDBD" w14:textId="77777777" w:rsidR="002518BD" w:rsidRPr="001D0732" w:rsidRDefault="002518BD" w:rsidP="00912B35">
            <w:pPr>
              <w:pStyle w:val="TAH"/>
              <w:rPr>
                <w:rFonts w:eastAsia="DengXian"/>
                <w:lang w:eastAsia="zh-CN"/>
              </w:rPr>
            </w:pPr>
            <w:r w:rsidRPr="001D0732">
              <w:rPr>
                <w:rFonts w:eastAsia="DengXian"/>
                <w:lang w:eastAsia="zh-CN"/>
              </w:rPr>
              <w:t>#X</w:t>
            </w:r>
          </w:p>
        </w:tc>
        <w:tc>
          <w:tcPr>
            <w:tcW w:w="775" w:type="dxa"/>
            <w:tcBorders>
              <w:top w:val="single" w:sz="4" w:space="0" w:color="auto"/>
              <w:left w:val="single" w:sz="4" w:space="0" w:color="auto"/>
              <w:bottom w:val="single" w:sz="4" w:space="0" w:color="auto"/>
              <w:right w:val="single" w:sz="4" w:space="0" w:color="auto"/>
            </w:tcBorders>
          </w:tcPr>
          <w:p w14:paraId="2FD0B7FB" w14:textId="39CDDC0F" w:rsidR="002518BD" w:rsidRPr="001D0732" w:rsidRDefault="007136C3" w:rsidP="00912B35">
            <w:pPr>
              <w:pStyle w:val="TAC"/>
              <w:rPr>
                <w:rFonts w:eastAsia="DengXian"/>
                <w:lang w:eastAsia="zh-CN"/>
              </w:rPr>
            </w:pPr>
            <w:r>
              <w:rPr>
                <w:rFonts w:eastAsia="DengXian"/>
                <w:lang w:eastAsia="zh-CN"/>
              </w:rPr>
              <w:t>x</w:t>
            </w:r>
          </w:p>
        </w:tc>
        <w:tc>
          <w:tcPr>
            <w:tcW w:w="457" w:type="dxa"/>
            <w:tcBorders>
              <w:top w:val="single" w:sz="4" w:space="0" w:color="auto"/>
              <w:left w:val="single" w:sz="4" w:space="0" w:color="auto"/>
              <w:bottom w:val="single" w:sz="4" w:space="0" w:color="auto"/>
              <w:right w:val="single" w:sz="4" w:space="0" w:color="auto"/>
            </w:tcBorders>
          </w:tcPr>
          <w:p w14:paraId="752ED420" w14:textId="77777777" w:rsidR="002518BD" w:rsidRPr="001D0732" w:rsidRDefault="002518BD" w:rsidP="00912B35">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08CB574" w14:textId="77777777" w:rsidR="002518BD" w:rsidRPr="001D0732" w:rsidRDefault="002518BD" w:rsidP="00912B35">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5119F749" w14:textId="77777777" w:rsidR="002518BD" w:rsidRPr="001D0732" w:rsidRDefault="002518BD" w:rsidP="00912B35">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C3084AF" w14:textId="77777777" w:rsidR="002518BD" w:rsidRPr="001D0732" w:rsidRDefault="002518BD" w:rsidP="00912B35">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C5F0D43" w14:textId="77777777" w:rsidR="002518BD" w:rsidRPr="001D0732" w:rsidRDefault="002518BD" w:rsidP="00912B35">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58C752C" w14:textId="77777777" w:rsidR="002518BD" w:rsidRPr="001D0732" w:rsidRDefault="002518BD" w:rsidP="00912B35">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7877C471" w14:textId="77777777" w:rsidR="002518BD" w:rsidRPr="001D0732" w:rsidRDefault="002518BD" w:rsidP="00912B3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5B80A61" w14:textId="77777777" w:rsidR="002518BD" w:rsidRPr="001D0732" w:rsidRDefault="002518BD" w:rsidP="00912B3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072F14C" w14:textId="77777777" w:rsidR="002518BD" w:rsidRPr="001D0732" w:rsidRDefault="002518BD" w:rsidP="00912B3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49FC414" w14:textId="77777777" w:rsidR="002518BD" w:rsidRPr="001D0732" w:rsidRDefault="002518BD" w:rsidP="00912B3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0321A71" w14:textId="77777777" w:rsidR="002518BD" w:rsidRPr="001D0732" w:rsidRDefault="002518BD" w:rsidP="00912B3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D2D3F8A" w14:textId="77777777" w:rsidR="002518BD" w:rsidRPr="001D0732" w:rsidRDefault="002518BD" w:rsidP="00912B3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BEB467C" w14:textId="77777777" w:rsidR="002518BD" w:rsidRPr="001D0732" w:rsidRDefault="002518BD" w:rsidP="00912B3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BFBC31D" w14:textId="77777777" w:rsidR="002518BD" w:rsidRPr="001D0732" w:rsidRDefault="002518BD" w:rsidP="00912B3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478EE9F" w14:textId="77777777" w:rsidR="002518BD" w:rsidRPr="001D0732" w:rsidRDefault="002518BD" w:rsidP="00912B3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E6747B7" w14:textId="77777777" w:rsidR="002518BD" w:rsidRPr="001D0732" w:rsidRDefault="002518BD" w:rsidP="00912B3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B371E5C" w14:textId="77777777" w:rsidR="002518BD" w:rsidRPr="001D0732" w:rsidRDefault="002518BD" w:rsidP="00912B3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C9471F5" w14:textId="77777777" w:rsidR="002518BD" w:rsidRPr="001D0732" w:rsidRDefault="002518BD" w:rsidP="00912B35">
            <w:pPr>
              <w:pStyle w:val="TAC"/>
              <w:rPr>
                <w:rFonts w:eastAsia="DengXian"/>
                <w:lang w:eastAsia="zh-CN"/>
              </w:rPr>
            </w:pPr>
          </w:p>
        </w:tc>
      </w:tr>
      <w:tr w:rsidR="002518BD" w:rsidRPr="001D0732" w14:paraId="23BF3431" w14:textId="77777777" w:rsidTr="27B06EBB">
        <w:tc>
          <w:tcPr>
            <w:tcW w:w="1217" w:type="dxa"/>
            <w:tcBorders>
              <w:top w:val="single" w:sz="4" w:space="0" w:color="auto"/>
              <w:left w:val="single" w:sz="4" w:space="0" w:color="auto"/>
              <w:bottom w:val="single" w:sz="4" w:space="0" w:color="auto"/>
              <w:right w:val="single" w:sz="4" w:space="0" w:color="auto"/>
            </w:tcBorders>
            <w:hideMark/>
          </w:tcPr>
          <w:p w14:paraId="603D257B" w14:textId="77777777" w:rsidR="002518BD" w:rsidRPr="001D0732" w:rsidRDefault="002518BD" w:rsidP="00912B35">
            <w:pPr>
              <w:pStyle w:val="TAH"/>
              <w:rPr>
                <w:rFonts w:eastAsia="DengXian"/>
                <w:lang w:eastAsia="zh-CN"/>
              </w:rPr>
            </w:pPr>
            <w:r w:rsidRPr="001D0732">
              <w:rPr>
                <w:rFonts w:eastAsia="DengXian"/>
                <w:lang w:eastAsia="zh-CN"/>
              </w:rPr>
              <w:t>#Y</w:t>
            </w:r>
          </w:p>
        </w:tc>
        <w:tc>
          <w:tcPr>
            <w:tcW w:w="775" w:type="dxa"/>
            <w:tcBorders>
              <w:top w:val="single" w:sz="4" w:space="0" w:color="auto"/>
              <w:left w:val="single" w:sz="4" w:space="0" w:color="auto"/>
              <w:bottom w:val="single" w:sz="4" w:space="0" w:color="auto"/>
              <w:right w:val="single" w:sz="4" w:space="0" w:color="auto"/>
            </w:tcBorders>
          </w:tcPr>
          <w:p w14:paraId="24D3D300" w14:textId="42B14609" w:rsidR="002518BD" w:rsidRPr="001D0732" w:rsidRDefault="002518BD" w:rsidP="00912B35">
            <w:pPr>
              <w:pStyle w:val="TAC"/>
              <w:rPr>
                <w:rFonts w:eastAsia="DengXian"/>
                <w:lang w:eastAsia="zh-CN"/>
              </w:rPr>
            </w:pPr>
          </w:p>
        </w:tc>
        <w:tc>
          <w:tcPr>
            <w:tcW w:w="457" w:type="dxa"/>
            <w:tcBorders>
              <w:top w:val="single" w:sz="4" w:space="0" w:color="auto"/>
              <w:left w:val="single" w:sz="4" w:space="0" w:color="auto"/>
              <w:bottom w:val="single" w:sz="4" w:space="0" w:color="auto"/>
              <w:right w:val="single" w:sz="4" w:space="0" w:color="auto"/>
            </w:tcBorders>
          </w:tcPr>
          <w:p w14:paraId="6D526F61" w14:textId="77777777" w:rsidR="002518BD" w:rsidRPr="001D0732" w:rsidRDefault="002518BD" w:rsidP="00912B35">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E87C7EA" w14:textId="77777777" w:rsidR="002518BD" w:rsidRPr="001D0732" w:rsidRDefault="002518BD" w:rsidP="00912B35">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A0D103D" w14:textId="77777777" w:rsidR="002518BD" w:rsidRPr="001D0732" w:rsidRDefault="002518BD" w:rsidP="00912B35">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234986D" w14:textId="77777777" w:rsidR="002518BD" w:rsidRPr="001D0732" w:rsidRDefault="002518BD" w:rsidP="00912B35">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6C86424" w14:textId="77777777" w:rsidR="002518BD" w:rsidRPr="001D0732" w:rsidRDefault="002518BD" w:rsidP="00912B35">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70B68B0C" w14:textId="77777777" w:rsidR="002518BD" w:rsidRPr="001D0732" w:rsidRDefault="002518BD" w:rsidP="00912B35">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260140A0" w14:textId="77777777" w:rsidR="002518BD" w:rsidRPr="001D0732" w:rsidRDefault="002518BD" w:rsidP="00912B3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918F7F2" w14:textId="77777777" w:rsidR="002518BD" w:rsidRPr="001D0732" w:rsidRDefault="002518BD" w:rsidP="00912B3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DECACC5" w14:textId="77777777" w:rsidR="002518BD" w:rsidRPr="001D0732" w:rsidRDefault="002518BD" w:rsidP="00912B3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BACE1B3" w14:textId="77777777" w:rsidR="002518BD" w:rsidRPr="001D0732" w:rsidRDefault="002518BD" w:rsidP="00912B3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25B6BAB" w14:textId="77777777" w:rsidR="002518BD" w:rsidRPr="001D0732" w:rsidRDefault="002518BD" w:rsidP="00912B3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83E3838" w14:textId="77777777" w:rsidR="002518BD" w:rsidRPr="001D0732" w:rsidRDefault="002518BD" w:rsidP="00912B3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5FF7F8D" w14:textId="77777777" w:rsidR="002518BD" w:rsidRPr="001D0732" w:rsidRDefault="002518BD" w:rsidP="00912B3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5CD41CD" w14:textId="77777777" w:rsidR="002518BD" w:rsidRPr="001D0732" w:rsidRDefault="002518BD" w:rsidP="00912B3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E623FCD" w14:textId="77777777" w:rsidR="002518BD" w:rsidRPr="001D0732" w:rsidRDefault="002518BD" w:rsidP="00912B3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A364548" w14:textId="77777777" w:rsidR="002518BD" w:rsidRPr="001D0732" w:rsidRDefault="002518BD" w:rsidP="00912B3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F0CC2A2" w14:textId="77777777" w:rsidR="002518BD" w:rsidRPr="001D0732" w:rsidRDefault="002518BD" w:rsidP="00912B3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79394C5" w14:textId="77777777" w:rsidR="002518BD" w:rsidRPr="001D0732" w:rsidRDefault="002518BD" w:rsidP="00912B35">
            <w:pPr>
              <w:pStyle w:val="TAC"/>
              <w:rPr>
                <w:rFonts w:eastAsia="DengXian"/>
                <w:lang w:eastAsia="zh-CN"/>
              </w:rPr>
            </w:pPr>
          </w:p>
        </w:tc>
      </w:tr>
    </w:tbl>
    <w:p w14:paraId="5AF53288" w14:textId="77777777" w:rsidR="00C93D83" w:rsidRDefault="00C93D83">
      <w:pPr>
        <w:rPr>
          <w:lang w:val="en-US"/>
        </w:rPr>
      </w:pPr>
    </w:p>
    <w:p w14:paraId="0BA080E6"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39E87A66" w14:textId="77777777" w:rsidR="0036775E" w:rsidRDefault="0036775E" w:rsidP="0036775E">
      <w:pPr>
        <w:pStyle w:val="Heading2"/>
      </w:pPr>
      <w:r w:rsidRPr="008856AB">
        <w:t>6.X</w:t>
      </w:r>
      <w:r w:rsidRPr="008856AB">
        <w:tab/>
        <w:t>Solutions to KI#X</w:t>
      </w:r>
    </w:p>
    <w:p w14:paraId="26AC7B90" w14:textId="39A8F54B" w:rsidR="0036775E" w:rsidRPr="0036775E" w:rsidRDefault="00213C5B" w:rsidP="0036775E">
      <w:pPr>
        <w:rPr>
          <w:i/>
          <w:iCs/>
          <w:color w:val="0070C0"/>
        </w:rPr>
      </w:pPr>
      <w:r>
        <w:rPr>
          <w:i/>
          <w:iCs/>
          <w:color w:val="0070C0"/>
        </w:rPr>
        <w:t xml:space="preserve">Guidance: </w:t>
      </w:r>
      <w:r w:rsidR="0036775E" w:rsidRPr="0036775E">
        <w:rPr>
          <w:i/>
          <w:iCs/>
          <w:color w:val="0070C0"/>
        </w:rPr>
        <w:t>a proposed solution can address a KI, a subset of a KI, multiple KIs, or subsets of multiple KIs.</w:t>
      </w:r>
    </w:p>
    <w:p w14:paraId="420D1B5A" w14:textId="77777777" w:rsidR="0036775E" w:rsidRPr="00C84B8F" w:rsidRDefault="0036775E" w:rsidP="0036775E"/>
    <w:p w14:paraId="0BDF35F2" w14:textId="1063A278" w:rsidR="0036775E" w:rsidRPr="001D0732" w:rsidRDefault="0036775E" w:rsidP="0036775E">
      <w:pPr>
        <w:pStyle w:val="Heading3"/>
      </w:pPr>
      <w:bookmarkStart w:id="26" w:name="startOfAnnexes"/>
      <w:bookmarkStart w:id="27" w:name="_Toc204948592"/>
      <w:bookmarkStart w:id="28" w:name="_Toc204948719"/>
      <w:bookmarkStart w:id="29" w:name="_Toc206752137"/>
      <w:bookmarkStart w:id="30" w:name="_Toc214981698"/>
      <w:bookmarkStart w:id="31" w:name="_Toc214989623"/>
      <w:bookmarkStart w:id="32" w:name="_Toc215056200"/>
      <w:bookmarkStart w:id="33" w:name="_Toc215665847"/>
      <w:bookmarkEnd w:id="26"/>
      <w:r w:rsidRPr="001D0732">
        <w:t>6.</w:t>
      </w:r>
      <w:proofErr w:type="gramStart"/>
      <w:r w:rsidRPr="001D0732">
        <w:t>X.Y</w:t>
      </w:r>
      <w:proofErr w:type="gramEnd"/>
      <w:r w:rsidRPr="001D0732">
        <w:tab/>
        <w:t>Solution #</w:t>
      </w:r>
      <w:proofErr w:type="gramStart"/>
      <w:r w:rsidRPr="001D0732">
        <w:t>X.Y</w:t>
      </w:r>
      <w:proofErr w:type="gramEnd"/>
      <w:r w:rsidRPr="001D0732">
        <w:t xml:space="preserve">: </w:t>
      </w:r>
      <w:bookmarkEnd w:id="27"/>
      <w:bookmarkEnd w:id="28"/>
      <w:bookmarkEnd w:id="29"/>
      <w:bookmarkEnd w:id="30"/>
      <w:bookmarkEnd w:id="31"/>
      <w:bookmarkEnd w:id="32"/>
      <w:bookmarkEnd w:id="33"/>
      <w:r w:rsidR="00964A02">
        <w:t>6G NAS with strict orthogonality</w:t>
      </w:r>
    </w:p>
    <w:p w14:paraId="0D254E1F" w14:textId="34053EE6" w:rsidR="0036775E" w:rsidRPr="001D0732" w:rsidRDefault="0036775E" w:rsidP="0036775E">
      <w:pPr>
        <w:pStyle w:val="Heading4"/>
      </w:pPr>
      <w:bookmarkStart w:id="34" w:name="_Toc500949099"/>
      <w:bookmarkStart w:id="35" w:name="_Toc204948593"/>
      <w:bookmarkStart w:id="36" w:name="_Toc204948720"/>
      <w:bookmarkStart w:id="37" w:name="_Toc206752138"/>
      <w:bookmarkStart w:id="38" w:name="_Toc214981699"/>
      <w:bookmarkStart w:id="39" w:name="_Toc214989624"/>
      <w:bookmarkStart w:id="40" w:name="_Toc215056201"/>
      <w:bookmarkStart w:id="41" w:name="_Toc215665848"/>
      <w:r w:rsidRPr="001D0732">
        <w:t>6.X.Y.0</w:t>
      </w:r>
      <w:r w:rsidRPr="001D0732">
        <w:tab/>
      </w:r>
      <w:bookmarkEnd w:id="34"/>
      <w:r>
        <w:t>Topic</w:t>
      </w:r>
      <w:r w:rsidR="005E5F61">
        <w:t>s</w:t>
      </w:r>
      <w:r>
        <w:t xml:space="preserve"> addressed and </w:t>
      </w:r>
      <w:r w:rsidRPr="001D0732">
        <w:t xml:space="preserve">High-level </w:t>
      </w:r>
      <w:r w:rsidR="00F3442A">
        <w:t>S</w:t>
      </w:r>
      <w:r w:rsidRPr="001D0732">
        <w:t>olution Principles</w:t>
      </w:r>
      <w:bookmarkEnd w:id="35"/>
      <w:bookmarkEnd w:id="36"/>
      <w:bookmarkEnd w:id="37"/>
      <w:bookmarkEnd w:id="38"/>
      <w:bookmarkEnd w:id="39"/>
      <w:bookmarkEnd w:id="40"/>
      <w:bookmarkEnd w:id="41"/>
    </w:p>
    <w:p w14:paraId="6B32C07E" w14:textId="77777777" w:rsidR="0036775E" w:rsidRPr="001937CF" w:rsidRDefault="0036775E" w:rsidP="0036775E">
      <w:pPr>
        <w:rPr>
          <w:i/>
          <w:iCs/>
          <w:color w:val="0070C0"/>
        </w:rPr>
      </w:pPr>
      <w:bookmarkStart w:id="42" w:name="_Toc500949101"/>
      <w:r w:rsidRPr="001937CF">
        <w:rPr>
          <w:i/>
          <w:iCs/>
          <w:color w:val="0070C0"/>
        </w:rPr>
        <w:t xml:space="preserve">Guidance – include in this clause: </w:t>
      </w:r>
    </w:p>
    <w:p w14:paraId="150F9BAF" w14:textId="71874E0D" w:rsidR="0036775E" w:rsidRPr="001937CF" w:rsidRDefault="0036775E" w:rsidP="0036775E">
      <w:pPr>
        <w:pStyle w:val="B1"/>
        <w:rPr>
          <w:i/>
          <w:iCs/>
          <w:color w:val="0070C0"/>
        </w:rPr>
      </w:pPr>
      <w:r w:rsidRPr="001937CF">
        <w:rPr>
          <w:i/>
          <w:iCs/>
          <w:color w:val="0070C0"/>
        </w:rPr>
        <w:t xml:space="preserve">- </w:t>
      </w:r>
      <w:r w:rsidRPr="001937CF">
        <w:rPr>
          <w:i/>
          <w:iCs/>
          <w:color w:val="0070C0"/>
        </w:rPr>
        <w:tab/>
        <w:t xml:space="preserve">a clear description of which topic the solution addresses. A topic could be a whole KI, a sub-set of a KI (e.g. a bullet of a KI), multiple KIs, or subsets of multiple KIs </w:t>
      </w:r>
    </w:p>
    <w:p w14:paraId="57EC78CA" w14:textId="18C121F1" w:rsidR="005856DF" w:rsidRDefault="0036775E" w:rsidP="0036775E">
      <w:pPr>
        <w:pStyle w:val="B1"/>
        <w:rPr>
          <w:i/>
          <w:iCs/>
          <w:color w:val="0070C0"/>
        </w:rPr>
      </w:pPr>
      <w:r w:rsidRPr="001937CF">
        <w:rPr>
          <w:i/>
          <w:iCs/>
          <w:color w:val="0070C0"/>
        </w:rPr>
        <w:t xml:space="preserve">- </w:t>
      </w:r>
      <w:r w:rsidRPr="001937CF">
        <w:rPr>
          <w:i/>
          <w:iCs/>
          <w:color w:val="0070C0"/>
        </w:rPr>
        <w:tab/>
        <w:t>a description of the high</w:t>
      </w:r>
      <w:r w:rsidR="005644BA">
        <w:rPr>
          <w:i/>
          <w:iCs/>
          <w:color w:val="0070C0"/>
        </w:rPr>
        <w:t>-</w:t>
      </w:r>
      <w:r w:rsidRPr="001937CF">
        <w:rPr>
          <w:i/>
          <w:iCs/>
          <w:color w:val="0070C0"/>
        </w:rPr>
        <w:t xml:space="preserve">level principles </w:t>
      </w:r>
      <w:r w:rsidR="00864F66">
        <w:rPr>
          <w:i/>
          <w:iCs/>
          <w:color w:val="0070C0"/>
        </w:rPr>
        <w:t xml:space="preserve">and properties </w:t>
      </w:r>
      <w:r w:rsidRPr="001937CF">
        <w:rPr>
          <w:i/>
          <w:iCs/>
          <w:color w:val="0070C0"/>
        </w:rPr>
        <w:t>of the solution, e.g. in bullet form, describing the key architectural points that are proposed by the solution</w:t>
      </w:r>
    </w:p>
    <w:p w14:paraId="12D4506F" w14:textId="2243A3C2" w:rsidR="0036775E" w:rsidRDefault="00864F66" w:rsidP="0036775E">
      <w:pPr>
        <w:pStyle w:val="B1"/>
        <w:rPr>
          <w:i/>
          <w:iCs/>
          <w:color w:val="0070C0"/>
        </w:rPr>
      </w:pPr>
      <w:r w:rsidRPr="5F80C186">
        <w:rPr>
          <w:i/>
          <w:iCs/>
          <w:color w:val="0070C0"/>
        </w:rPr>
        <w:t xml:space="preserve">- </w:t>
      </w:r>
      <w:r>
        <w:tab/>
      </w:r>
      <w:r w:rsidRPr="5F80C186">
        <w:rPr>
          <w:i/>
          <w:iCs/>
          <w:color w:val="0070C0"/>
        </w:rPr>
        <w:t>this clause should be written in a way that gives a reader an overall understanding of the problems the solution is aiming to address and how the solution addresses those problems</w:t>
      </w:r>
      <w:r w:rsidR="0036775E" w:rsidRPr="5F80C186">
        <w:rPr>
          <w:i/>
          <w:iCs/>
          <w:color w:val="0070C0"/>
        </w:rPr>
        <w:t>.</w:t>
      </w:r>
    </w:p>
    <w:p w14:paraId="2CD0B4FE" w14:textId="52CB655F" w:rsidR="67B1AFC5" w:rsidRDefault="67B1AFC5" w:rsidP="5F80C186">
      <w:pPr>
        <w:pStyle w:val="Heading5"/>
      </w:pPr>
      <w:r>
        <w:t>6.X.Y.0.1 Limitations in the existing 5G System</w:t>
      </w:r>
    </w:p>
    <w:p w14:paraId="3730FC3D" w14:textId="35CDA55F" w:rsidR="67B1AFC5" w:rsidRPr="006F7B79" w:rsidRDefault="67B1AFC5" w:rsidP="27B06EBB">
      <w:pPr>
        <w:rPr>
          <w:lang w:eastAsia="ko-KR"/>
        </w:rPr>
      </w:pPr>
      <w:r w:rsidRPr="27B06EBB">
        <w:rPr>
          <w:lang w:eastAsia="ko-KR"/>
        </w:rPr>
        <w:t>Following are some of the key limitations with 5G NAS protocol stack:</w:t>
      </w:r>
    </w:p>
    <w:p w14:paraId="30625D55" w14:textId="506EEBD6" w:rsidR="67B1AFC5" w:rsidRDefault="67B1AFC5" w:rsidP="5F80C186">
      <w:pPr>
        <w:pStyle w:val="B1"/>
        <w:numPr>
          <w:ilvl w:val="0"/>
          <w:numId w:val="1"/>
        </w:numPr>
        <w:rPr>
          <w:lang w:val="en-US" w:eastAsia="ko-KR"/>
        </w:rPr>
      </w:pPr>
      <w:r w:rsidRPr="5F80C186">
        <w:rPr>
          <w:lang w:val="en-US"/>
        </w:rPr>
        <w:t>Modularity principles supported but no strict separation yet between NAS modules (e.g. MM layer still supports session management functionality like reject/release PDU sessions).</w:t>
      </w:r>
    </w:p>
    <w:p w14:paraId="71CE3FD0" w14:textId="255CDE31" w:rsidR="67B1AFC5" w:rsidRDefault="67B1AFC5" w:rsidP="5F80C186">
      <w:pPr>
        <w:pStyle w:val="B1"/>
        <w:numPr>
          <w:ilvl w:val="0"/>
          <w:numId w:val="1"/>
        </w:numPr>
        <w:rPr>
          <w:lang w:val="en-US" w:eastAsia="ko-KR"/>
        </w:rPr>
      </w:pPr>
      <w:r w:rsidRPr="5F80C186">
        <w:rPr>
          <w:lang w:val="en-US"/>
        </w:rPr>
        <w:t>Upgrad</w:t>
      </w:r>
      <w:r w:rsidR="00F85E18">
        <w:rPr>
          <w:lang w:val="en-US"/>
        </w:rPr>
        <w:t>ing</w:t>
      </w:r>
      <w:r w:rsidRPr="5F80C186">
        <w:rPr>
          <w:lang w:val="en-US"/>
        </w:rPr>
        <w:t xml:space="preserve"> of any NAS module requires upgrad</w:t>
      </w:r>
      <w:r w:rsidR="00F85E18">
        <w:rPr>
          <w:lang w:val="en-US"/>
        </w:rPr>
        <w:t>ing the</w:t>
      </w:r>
      <w:r w:rsidRPr="5F80C186">
        <w:rPr>
          <w:lang w:val="en-US"/>
        </w:rPr>
        <w:t xml:space="preserve"> basic MM module.</w:t>
      </w:r>
    </w:p>
    <w:p w14:paraId="49B17128" w14:textId="3CEB651F" w:rsidR="67B1AFC5" w:rsidRDefault="67B1AFC5" w:rsidP="5F80C186">
      <w:pPr>
        <w:pStyle w:val="B1"/>
        <w:numPr>
          <w:ilvl w:val="0"/>
          <w:numId w:val="1"/>
        </w:numPr>
        <w:rPr>
          <w:lang w:val="en-US" w:eastAsia="ko-KR"/>
        </w:rPr>
      </w:pPr>
      <w:r w:rsidRPr="5F80C186">
        <w:rPr>
          <w:lang w:val="en-US"/>
        </w:rPr>
        <w:lastRenderedPageBreak/>
        <w:t xml:space="preserve"> Monolithic NAS stack designed for </w:t>
      </w:r>
      <w:proofErr w:type="spellStart"/>
      <w:r w:rsidRPr="5F80C186">
        <w:rPr>
          <w:lang w:val="en-US"/>
        </w:rPr>
        <w:t>eMBB</w:t>
      </w:r>
      <w:proofErr w:type="spellEnd"/>
      <w:r w:rsidRPr="5F80C186">
        <w:rPr>
          <w:lang w:val="en-US"/>
        </w:rPr>
        <w:t xml:space="preserve"> devices as the baseline. </w:t>
      </w:r>
    </w:p>
    <w:p w14:paraId="2AC1CFBD" w14:textId="2D93308D" w:rsidR="67B1AFC5" w:rsidRDefault="67B1AFC5" w:rsidP="5F80C186">
      <w:pPr>
        <w:pStyle w:val="B1"/>
        <w:numPr>
          <w:ilvl w:val="0"/>
          <w:numId w:val="1"/>
        </w:numPr>
        <w:rPr>
          <w:lang w:val="en-US" w:eastAsia="ko-KR"/>
        </w:rPr>
      </w:pPr>
      <w:r w:rsidRPr="5F80C186">
        <w:rPr>
          <w:lang w:val="en-US"/>
        </w:rPr>
        <w:t xml:space="preserve">Single NAS security for all NAS functionalities, using a single NAS security key for all NAS containers. </w:t>
      </w:r>
    </w:p>
    <w:p w14:paraId="08DF8393" w14:textId="72130E57" w:rsidR="67B1AFC5" w:rsidRDefault="67B1AFC5" w:rsidP="5F80C186">
      <w:pPr>
        <w:rPr>
          <w:b/>
          <w:bCs/>
          <w:lang w:eastAsia="ko-KR"/>
        </w:rPr>
      </w:pPr>
      <w:r w:rsidRPr="5F80C186">
        <w:rPr>
          <w:b/>
          <w:bCs/>
          <w:lang w:eastAsia="ko-KR"/>
        </w:rPr>
        <w:t>Architectural limitation:</w:t>
      </w:r>
    </w:p>
    <w:p w14:paraId="571C03A6" w14:textId="27769ED0" w:rsidR="67B1AFC5" w:rsidRDefault="67B1AFC5" w:rsidP="5F80C186">
      <w:pPr>
        <w:rPr>
          <w:rFonts w:cstheme="minorBidi"/>
        </w:rPr>
      </w:pPr>
      <w:r w:rsidRPr="5F80C186">
        <w:rPr>
          <w:rFonts w:cstheme="minorBidi"/>
        </w:rPr>
        <w:t xml:space="preserve">Partial breaking of the “orthogonality” principle in the current 5GC architecture where the 5G AMF is not totally session management agnostic is one technical problem to be solved. </w:t>
      </w:r>
    </w:p>
    <w:p w14:paraId="0BC96334" w14:textId="4881BC67" w:rsidR="67B1AFC5" w:rsidRDefault="67B1AFC5" w:rsidP="5F80C186">
      <w:pPr>
        <w:rPr>
          <w:rFonts w:cstheme="minorBidi"/>
        </w:rPr>
      </w:pPr>
      <w:r w:rsidRPr="5F80C186">
        <w:rPr>
          <w:rFonts w:cstheme="minorBidi"/>
        </w:rPr>
        <w:t xml:space="preserve">In the current 5GC architecture the 5G AMF is aware of the session management functionalities required for a specific PDU Session in order to able to properly select the best fitting SMF (set) for the PDU Session, and to run procedures like Hand-Over or transitions from IDLE to CONNECTED states: in the current 5GC architecture the 5G AMF consolidates interactions with the SMFs serving the PDU Sessions of a UE during mobility.   </w:t>
      </w:r>
    </w:p>
    <w:p w14:paraId="16557D57" w14:textId="32BE1B4F" w:rsidR="67B1AFC5" w:rsidRDefault="67B1AFC5" w:rsidP="5F80C186">
      <w:pPr>
        <w:numPr>
          <w:ilvl w:val="0"/>
          <w:numId w:val="3"/>
        </w:numPr>
        <w:spacing w:after="120"/>
      </w:pPr>
      <w:r>
        <w:t>5G AMF is still session procedure aware</w:t>
      </w:r>
    </w:p>
    <w:p w14:paraId="2B60A95E" w14:textId="77777777" w:rsidR="67B1AFC5" w:rsidRDefault="67B1AFC5" w:rsidP="5F80C186">
      <w:pPr>
        <w:numPr>
          <w:ilvl w:val="1"/>
          <w:numId w:val="3"/>
        </w:numPr>
        <w:spacing w:after="120"/>
      </w:pPr>
      <w:r>
        <w:t>5G AMF “knows” whether the type of operation of NAS Uplink NAS Transport message for SM Payloads</w:t>
      </w:r>
    </w:p>
    <w:p w14:paraId="707D9775" w14:textId="77777777" w:rsidR="67B1AFC5" w:rsidRDefault="67B1AFC5" w:rsidP="5F80C186">
      <w:pPr>
        <w:numPr>
          <w:ilvl w:val="1"/>
          <w:numId w:val="3"/>
        </w:numPr>
        <w:spacing w:after="120"/>
      </w:pPr>
      <w:r>
        <w:t>Some parts of SM Procedures are Opaque to 5G AMF.</w:t>
      </w:r>
    </w:p>
    <w:p w14:paraId="21FC056C" w14:textId="0CB75826" w:rsidR="67B1AFC5" w:rsidRDefault="67B1AFC5" w:rsidP="5F80C186">
      <w:pPr>
        <w:numPr>
          <w:ilvl w:val="1"/>
          <w:numId w:val="3"/>
        </w:numPr>
        <w:spacing w:after="120"/>
      </w:pPr>
      <w:r>
        <w:t xml:space="preserve">Adding new </w:t>
      </w:r>
      <w:r w:rsidR="00152D4E">
        <w:t xml:space="preserve">Session </w:t>
      </w:r>
      <w:r>
        <w:t>Management functionality impacts 5G AMF also</w:t>
      </w:r>
    </w:p>
    <w:p w14:paraId="57A9CA90" w14:textId="77777777" w:rsidR="67B1AFC5" w:rsidRDefault="67B1AFC5" w:rsidP="5F80C186">
      <w:pPr>
        <w:numPr>
          <w:ilvl w:val="1"/>
          <w:numId w:val="3"/>
        </w:numPr>
        <w:spacing w:after="120"/>
      </w:pPr>
      <w:r>
        <w:t>5G AMF maintains per-PDU information and session state</w:t>
      </w:r>
    </w:p>
    <w:p w14:paraId="3505C887" w14:textId="19F8187D" w:rsidR="002264E3" w:rsidRDefault="002264E3" w:rsidP="5F80C186">
      <w:pPr>
        <w:numPr>
          <w:ilvl w:val="1"/>
          <w:numId w:val="3"/>
        </w:numPr>
        <w:spacing w:after="120"/>
      </w:pPr>
      <w:r>
        <w:t xml:space="preserve">5G AMF </w:t>
      </w:r>
      <w:r w:rsidR="005A6B4D">
        <w:t xml:space="preserve">decides to </w:t>
      </w:r>
      <w:r>
        <w:t>initiate PDU session release</w:t>
      </w:r>
    </w:p>
    <w:p w14:paraId="7EE19705" w14:textId="70BD6153" w:rsidR="67B1AFC5" w:rsidRDefault="354EB5D9" w:rsidP="5F80C186">
      <w:pPr>
        <w:numPr>
          <w:ilvl w:val="0"/>
          <w:numId w:val="3"/>
        </w:numPr>
        <w:spacing w:after="120"/>
      </w:pPr>
      <w:r>
        <w:t xml:space="preserve">There is no </w:t>
      </w:r>
      <w:r w:rsidR="397C2355">
        <w:t>SMF</w:t>
      </w:r>
      <w:r>
        <w:t xml:space="preserve"> that has </w:t>
      </w:r>
      <w:r w:rsidRPr="27B06EBB">
        <w:rPr>
          <w:b/>
          <w:bCs/>
        </w:rPr>
        <w:t>UE level Session Awareness</w:t>
      </w:r>
    </w:p>
    <w:p w14:paraId="4D47DDC5" w14:textId="2C4B9DD9" w:rsidR="00C7447E" w:rsidRPr="00C7447E" w:rsidRDefault="00C7447E" w:rsidP="00067C9D">
      <w:pPr>
        <w:pStyle w:val="Heading5"/>
      </w:pPr>
      <w:r>
        <w:t>6.X.Y.0.</w:t>
      </w:r>
      <w:r w:rsidR="00074375">
        <w:t xml:space="preserve">2 </w:t>
      </w:r>
      <w:r w:rsidRPr="00C7447E">
        <w:t>Solution principles:</w:t>
      </w:r>
    </w:p>
    <w:p w14:paraId="761E6D37" w14:textId="1791BE8D" w:rsidR="0036775E" w:rsidRDefault="007136C3" w:rsidP="0036775E">
      <w:r>
        <w:t>Following are key solution principles:</w:t>
      </w:r>
    </w:p>
    <w:p w14:paraId="3DCE904C" w14:textId="17FA8E1A" w:rsidR="007136C3" w:rsidRDefault="007136C3" w:rsidP="000406E4">
      <w:pPr>
        <w:pStyle w:val="B1"/>
        <w:numPr>
          <w:ilvl w:val="0"/>
          <w:numId w:val="9"/>
        </w:numPr>
        <w:rPr>
          <w:lang w:val="en-US"/>
        </w:rPr>
      </w:pPr>
      <w:r>
        <w:rPr>
          <w:lang w:val="en-US"/>
        </w:rPr>
        <w:t xml:space="preserve">Strict </w:t>
      </w:r>
      <w:r w:rsidRPr="007136C3">
        <w:rPr>
          <w:lang w:val="en-US"/>
        </w:rPr>
        <w:t xml:space="preserve">orthogonal NAS </w:t>
      </w:r>
      <w:r>
        <w:rPr>
          <w:lang w:val="en-US"/>
        </w:rPr>
        <w:t>functionalities</w:t>
      </w:r>
      <w:r w:rsidRPr="007136C3">
        <w:rPr>
          <w:lang w:val="en-US"/>
        </w:rPr>
        <w:t xml:space="preserve"> providing a </w:t>
      </w:r>
      <w:r>
        <w:rPr>
          <w:lang w:val="en-US"/>
        </w:rPr>
        <w:t xml:space="preserve">clear </w:t>
      </w:r>
      <w:r w:rsidRPr="007136C3">
        <w:rPr>
          <w:lang w:val="en-US"/>
        </w:rPr>
        <w:t>functional split between different NFs</w:t>
      </w:r>
      <w:r>
        <w:rPr>
          <w:lang w:val="en-US"/>
        </w:rPr>
        <w:t xml:space="preserve"> (i.e. no overlapping functionality, also the same functionality not split across multiple NFs e.g. MM supported by 6G</w:t>
      </w:r>
      <w:r w:rsidR="00737D88">
        <w:rPr>
          <w:lang w:val="en-US"/>
        </w:rPr>
        <w:t xml:space="preserve"> </w:t>
      </w:r>
      <w:r>
        <w:rPr>
          <w:lang w:val="en-US"/>
        </w:rPr>
        <w:t>AMF only; SM supported by 6G SMF only)</w:t>
      </w:r>
      <w:r w:rsidRPr="007136C3">
        <w:rPr>
          <w:lang w:val="en-US"/>
        </w:rPr>
        <w:t>.</w:t>
      </w:r>
    </w:p>
    <w:p w14:paraId="350DEB9D" w14:textId="422F848B" w:rsidR="000C7315" w:rsidRDefault="00D65AD4" w:rsidP="000406E4">
      <w:pPr>
        <w:pStyle w:val="B1"/>
        <w:numPr>
          <w:ilvl w:val="0"/>
          <w:numId w:val="9"/>
        </w:numPr>
        <w:rPr>
          <w:lang w:val="en-US"/>
        </w:rPr>
      </w:pPr>
      <w:r>
        <w:rPr>
          <w:lang w:val="en-US"/>
        </w:rPr>
        <w:t>Introduce a 6G AMF that supports only MM functionality</w:t>
      </w:r>
      <w:r w:rsidR="00513086">
        <w:rPr>
          <w:lang w:val="en-US"/>
        </w:rPr>
        <w:t>, only one AMF that acts as a serving AMF for a given UE</w:t>
      </w:r>
      <w:r w:rsidR="000C7315">
        <w:rPr>
          <w:lang w:val="en-US"/>
        </w:rPr>
        <w:t xml:space="preserve">. </w:t>
      </w:r>
    </w:p>
    <w:p w14:paraId="5D285394" w14:textId="7FB4C7E6" w:rsidR="00D65AD4" w:rsidRPr="00AA5C8B" w:rsidRDefault="6C12A60A" w:rsidP="000406E4">
      <w:pPr>
        <w:pStyle w:val="B1"/>
        <w:numPr>
          <w:ilvl w:val="0"/>
          <w:numId w:val="9"/>
        </w:numPr>
        <w:rPr>
          <w:lang w:val="en-US"/>
        </w:rPr>
      </w:pPr>
      <w:r w:rsidRPr="27B06EBB">
        <w:rPr>
          <w:lang w:val="en-US"/>
        </w:rPr>
        <w:t xml:space="preserve">Introduce </w:t>
      </w:r>
      <w:r w:rsidR="28777D49" w:rsidRPr="27B06EBB">
        <w:rPr>
          <w:lang w:val="en-US"/>
        </w:rPr>
        <w:t>a</w:t>
      </w:r>
      <w:r w:rsidR="21051895" w:rsidRPr="27B06EBB">
        <w:rPr>
          <w:lang w:val="en-US"/>
        </w:rPr>
        <w:t xml:space="preserve">n SMF that acts as a serving SMF for a given UE and in addition, it can also act as </w:t>
      </w:r>
      <w:r w:rsidR="09051F93" w:rsidRPr="27B06EBB">
        <w:rPr>
          <w:lang w:val="en-US"/>
        </w:rPr>
        <w:t>PDU Session</w:t>
      </w:r>
      <w:r w:rsidR="37B96A06" w:rsidRPr="27B06EBB">
        <w:rPr>
          <w:lang w:val="en-US"/>
        </w:rPr>
        <w:t xml:space="preserve"> </w:t>
      </w:r>
      <w:r w:rsidR="28777D49" w:rsidRPr="27B06EBB">
        <w:rPr>
          <w:lang w:val="en-US"/>
        </w:rPr>
        <w:t>anchor SMF</w:t>
      </w:r>
      <w:r w:rsidR="7C59A43A" w:rsidRPr="27B06EBB">
        <w:rPr>
          <w:lang w:val="en-US"/>
        </w:rPr>
        <w:t xml:space="preserve"> (e.g. if the serving SMF determines that it cannot serve a given DNN/S-NSSAI for a PDU Session).</w:t>
      </w:r>
      <w:r w:rsidR="07C4CA50" w:rsidRPr="27B06EBB">
        <w:rPr>
          <w:lang w:val="en-US"/>
        </w:rPr>
        <w:t xml:space="preserve"> </w:t>
      </w:r>
      <w:r w:rsidR="0710DD24" w:rsidRPr="27B06EBB">
        <w:rPr>
          <w:lang w:val="en-US"/>
        </w:rPr>
        <w:t>Furthermore</w:t>
      </w:r>
      <w:r w:rsidR="07C4CA50" w:rsidRPr="27B06EBB">
        <w:rPr>
          <w:lang w:val="en-US"/>
        </w:rPr>
        <w:t>, PSA SMF can be different from a serving SMF</w:t>
      </w:r>
      <w:r w:rsidR="70612BD7" w:rsidRPr="27B06EBB">
        <w:rPr>
          <w:lang w:val="en-US"/>
        </w:rPr>
        <w:t xml:space="preserve"> for some PDU Sessions</w:t>
      </w:r>
      <w:r w:rsidR="07C4CA50" w:rsidRPr="27B06EBB">
        <w:rPr>
          <w:lang w:val="en-US"/>
        </w:rPr>
        <w:t xml:space="preserve"> </w:t>
      </w:r>
      <w:r w:rsidR="42F0AC15" w:rsidRPr="27B06EBB">
        <w:rPr>
          <w:lang w:val="en-US"/>
        </w:rPr>
        <w:t>(</w:t>
      </w:r>
      <w:r w:rsidR="7F0CD5D6" w:rsidRPr="27B06EBB">
        <w:rPr>
          <w:lang w:val="en-US"/>
        </w:rPr>
        <w:t xml:space="preserve">e.g. </w:t>
      </w:r>
      <w:r w:rsidR="42F0AC15" w:rsidRPr="27B06EBB">
        <w:rPr>
          <w:lang w:val="en-US"/>
        </w:rPr>
        <w:t xml:space="preserve">if the serving SMF determines that it cannot serve a given DNN/S-NSSAI for a PDU Session). </w:t>
      </w:r>
    </w:p>
    <w:p w14:paraId="08DCFB30" w14:textId="1222D309" w:rsidR="00737D88" w:rsidRPr="00737D88" w:rsidRDefault="00737D88" w:rsidP="000406E4">
      <w:pPr>
        <w:pStyle w:val="B1"/>
        <w:numPr>
          <w:ilvl w:val="0"/>
          <w:numId w:val="9"/>
        </w:numPr>
        <w:rPr>
          <w:lang w:val="en-US"/>
        </w:rPr>
      </w:pPr>
      <w:r w:rsidRPr="00737D88">
        <w:rPr>
          <w:lang w:val="en-US"/>
        </w:rPr>
        <w:t>Distributed termination of NAS connections in respective core network functions </w:t>
      </w:r>
    </w:p>
    <w:p w14:paraId="209D19FC" w14:textId="3C07799D" w:rsidR="00737D88" w:rsidRPr="00737D88" w:rsidRDefault="00737D88" w:rsidP="000406E4">
      <w:pPr>
        <w:pStyle w:val="B1"/>
        <w:numPr>
          <w:ilvl w:val="0"/>
          <w:numId w:val="9"/>
        </w:numPr>
        <w:rPr>
          <w:lang w:val="en-US"/>
        </w:rPr>
      </w:pPr>
      <w:r w:rsidRPr="00737D88">
        <w:rPr>
          <w:lang w:val="en-US"/>
        </w:rPr>
        <w:t>Enables UE to any-NF bi-directional direct communication transparent to 6G AMF/</w:t>
      </w:r>
      <w:r w:rsidR="0025119B">
        <w:rPr>
          <w:lang w:val="en-US"/>
        </w:rPr>
        <w:t>NAS</w:t>
      </w:r>
      <w:r w:rsidRPr="00737D88">
        <w:rPr>
          <w:lang w:val="en-US"/>
        </w:rPr>
        <w:t xml:space="preserve"> MM.</w:t>
      </w:r>
    </w:p>
    <w:p w14:paraId="45FA9F34" w14:textId="78D6F00C" w:rsidR="00737D88" w:rsidRPr="00737D88" w:rsidRDefault="6A35B3E3" w:rsidP="000406E4">
      <w:pPr>
        <w:pStyle w:val="B1"/>
        <w:numPr>
          <w:ilvl w:val="0"/>
          <w:numId w:val="9"/>
        </w:numPr>
        <w:rPr>
          <w:lang w:val="en-US"/>
        </w:rPr>
      </w:pPr>
      <w:r w:rsidRPr="7B958D1E">
        <w:rPr>
          <w:lang w:val="en-US"/>
        </w:rPr>
        <w:t xml:space="preserve">Introduce a NAS Routing Layer (RL) to enable </w:t>
      </w:r>
      <w:r w:rsidR="463C6D43" w:rsidRPr="7B958D1E">
        <w:rPr>
          <w:lang w:val="en-US"/>
        </w:rPr>
        <w:t xml:space="preserve">the </w:t>
      </w:r>
      <w:r w:rsidRPr="7B958D1E">
        <w:rPr>
          <w:lang w:val="en-US"/>
        </w:rPr>
        <w:t xml:space="preserve">routing of NAS </w:t>
      </w:r>
      <w:r w:rsidR="00BD77D2">
        <w:rPr>
          <w:lang w:val="en-US"/>
        </w:rPr>
        <w:t xml:space="preserve">message </w:t>
      </w:r>
      <w:r w:rsidR="003A68E3">
        <w:rPr>
          <w:lang w:val="en-US"/>
        </w:rPr>
        <w:t>container</w:t>
      </w:r>
      <w:r w:rsidR="002A4DB6">
        <w:rPr>
          <w:lang w:val="en-US"/>
        </w:rPr>
        <w:t>(</w:t>
      </w:r>
      <w:r w:rsidR="003A68E3">
        <w:rPr>
          <w:lang w:val="en-US"/>
        </w:rPr>
        <w:t>s</w:t>
      </w:r>
      <w:r w:rsidR="002A4DB6">
        <w:rPr>
          <w:lang w:val="en-US"/>
        </w:rPr>
        <w:t>)</w:t>
      </w:r>
      <w:r w:rsidR="00614EA5">
        <w:rPr>
          <w:lang w:val="en-US"/>
        </w:rPr>
        <w:t xml:space="preserve"> </w:t>
      </w:r>
      <w:r w:rsidRPr="7B958D1E">
        <w:rPr>
          <w:lang w:val="en-US"/>
        </w:rPr>
        <w:t>within the UE and Network</w:t>
      </w:r>
      <w:r w:rsidR="00737D88" w:rsidRPr="00737D88">
        <w:rPr>
          <w:lang w:val="en-US"/>
        </w:rPr>
        <w:t>.</w:t>
      </w:r>
      <w:r w:rsidR="00497597">
        <w:rPr>
          <w:lang w:val="en-US"/>
        </w:rPr>
        <w:t xml:space="preserve"> In the network side, </w:t>
      </w:r>
      <w:r w:rsidR="00FB109A">
        <w:rPr>
          <w:lang w:val="en-US"/>
        </w:rPr>
        <w:t xml:space="preserve">NAS </w:t>
      </w:r>
      <w:r w:rsidR="00497597">
        <w:rPr>
          <w:lang w:val="en-US"/>
        </w:rPr>
        <w:t>Routing Layer resides within the 6G AMF.</w:t>
      </w:r>
      <w:r w:rsidR="00090221">
        <w:rPr>
          <w:lang w:val="en-US"/>
        </w:rPr>
        <w:t xml:space="preserve"> In the UE, </w:t>
      </w:r>
      <w:r w:rsidR="00FB109A">
        <w:rPr>
          <w:lang w:val="en-US"/>
        </w:rPr>
        <w:t xml:space="preserve">NAS </w:t>
      </w:r>
      <w:r w:rsidR="00090221">
        <w:rPr>
          <w:lang w:val="en-US"/>
        </w:rPr>
        <w:t xml:space="preserve">Routing Layer </w:t>
      </w:r>
      <w:r w:rsidR="005D7F5B">
        <w:rPr>
          <w:lang w:val="en-US"/>
        </w:rPr>
        <w:t xml:space="preserve">is </w:t>
      </w:r>
      <w:r w:rsidR="006616AC">
        <w:rPr>
          <w:lang w:val="en-US"/>
        </w:rPr>
        <w:t>between</w:t>
      </w:r>
      <w:r w:rsidR="00090221">
        <w:rPr>
          <w:lang w:val="en-US"/>
        </w:rPr>
        <w:t xml:space="preserve"> RRC</w:t>
      </w:r>
      <w:r w:rsidR="005D7F5B">
        <w:rPr>
          <w:lang w:val="en-US"/>
        </w:rPr>
        <w:t xml:space="preserve"> and </w:t>
      </w:r>
      <w:r w:rsidR="001C0355">
        <w:rPr>
          <w:lang w:val="en-US"/>
        </w:rPr>
        <w:t xml:space="preserve">NAS </w:t>
      </w:r>
      <w:r w:rsidR="005D7F5B">
        <w:rPr>
          <w:lang w:val="en-US"/>
        </w:rPr>
        <w:t xml:space="preserve">MM, </w:t>
      </w:r>
      <w:r w:rsidR="001C0355">
        <w:rPr>
          <w:lang w:val="en-US"/>
        </w:rPr>
        <w:t xml:space="preserve">NAS </w:t>
      </w:r>
      <w:r w:rsidR="005D7F5B">
        <w:rPr>
          <w:lang w:val="en-US"/>
        </w:rPr>
        <w:t>SM</w:t>
      </w:r>
      <w:r w:rsidR="00090221">
        <w:rPr>
          <w:lang w:val="en-US"/>
        </w:rPr>
        <w:t xml:space="preserve">. </w:t>
      </w:r>
    </w:p>
    <w:p w14:paraId="053D6CB9" w14:textId="2BC2BDFB" w:rsidR="4F3A804F" w:rsidRDefault="15F311FE" w:rsidP="4F3A804F">
      <w:pPr>
        <w:pStyle w:val="B1"/>
        <w:numPr>
          <w:ilvl w:val="0"/>
          <w:numId w:val="9"/>
        </w:numPr>
        <w:rPr>
          <w:lang w:val="en-US"/>
        </w:rPr>
      </w:pPr>
      <w:r w:rsidRPr="4052970F">
        <w:rPr>
          <w:lang w:val="en-US"/>
        </w:rPr>
        <w:t xml:space="preserve">Single authentication for a given UE </w:t>
      </w:r>
      <w:r w:rsidR="3B166FF4" w:rsidRPr="437A7659">
        <w:rPr>
          <w:lang w:val="en-US"/>
        </w:rPr>
        <w:t>while also</w:t>
      </w:r>
      <w:r w:rsidRPr="33ECAC13">
        <w:rPr>
          <w:lang w:val="en-US"/>
        </w:rPr>
        <w:t xml:space="preserve"> enabling independent security </w:t>
      </w:r>
      <w:r w:rsidRPr="00EEC01C">
        <w:rPr>
          <w:lang w:val="en-US"/>
        </w:rPr>
        <w:t xml:space="preserve">for each NAS </w:t>
      </w:r>
      <w:r w:rsidRPr="642F48C0">
        <w:rPr>
          <w:lang w:val="en-US"/>
        </w:rPr>
        <w:t>association</w:t>
      </w:r>
      <w:r w:rsidR="00D71A48">
        <w:rPr>
          <w:lang w:val="en-US"/>
        </w:rPr>
        <w:t xml:space="preserve"> and this could apply for </w:t>
      </w:r>
      <w:r w:rsidR="0038719E">
        <w:rPr>
          <w:lang w:val="en-US"/>
        </w:rPr>
        <w:t xml:space="preserve">both </w:t>
      </w:r>
      <w:r w:rsidR="00D71A48">
        <w:rPr>
          <w:lang w:val="en-US"/>
        </w:rPr>
        <w:t>roaming</w:t>
      </w:r>
      <w:r w:rsidR="0038719E">
        <w:rPr>
          <w:lang w:val="en-US"/>
        </w:rPr>
        <w:t xml:space="preserve"> and non-roaming scenarios</w:t>
      </w:r>
      <w:r w:rsidRPr="642F48C0">
        <w:rPr>
          <w:lang w:val="en-US"/>
        </w:rPr>
        <w:t>.</w:t>
      </w:r>
    </w:p>
    <w:p w14:paraId="75B1B257" w14:textId="3072FECE" w:rsidR="7AFFBCD0" w:rsidRDefault="7AFFBCD0" w:rsidP="5F80C186">
      <w:pPr>
        <w:pStyle w:val="Heading5"/>
      </w:pPr>
      <w:r>
        <w:t xml:space="preserve">6.X.Y.0.3 Solution </w:t>
      </w:r>
      <w:r w:rsidR="4590CAA4">
        <w:t>Motivation</w:t>
      </w:r>
      <w:r>
        <w:t>:</w:t>
      </w:r>
    </w:p>
    <w:p w14:paraId="31B1B767" w14:textId="7E966DFC" w:rsidR="4590CAA4" w:rsidRDefault="4590CAA4" w:rsidP="5F80C186">
      <w:r w:rsidRPr="5F80C186">
        <w:t xml:space="preserve">To overcome limitations of 5G, </w:t>
      </w:r>
      <w:r w:rsidR="00DE2272">
        <w:t xml:space="preserve">this solution proposes </w:t>
      </w:r>
      <w:r w:rsidRPr="5F80C186">
        <w:t>a modular NAS protocol design for 6G based on separate, orthogonal NAS modules providing a functional split between different NFs. Orthogonality is triggered by the requirement that the 6G System must enable the support of new use cases for different device types for easier market uptake of these services. NAS-based services applicable to one device type can be easily introduced only if NAS modules are independent of each other</w:t>
      </w:r>
      <w:r w:rsidR="00514A8A">
        <w:t xml:space="preserve"> (</w:t>
      </w:r>
      <w:r w:rsidR="00A37967">
        <w:t>e.g. MM</w:t>
      </w:r>
      <w:r w:rsidR="00DF1FBA">
        <w:t xml:space="preserve"> </w:t>
      </w:r>
      <w:r w:rsidR="00A37967">
        <w:t xml:space="preserve">module should not be impacted </w:t>
      </w:r>
      <w:r w:rsidR="00292BED">
        <w:t xml:space="preserve">either </w:t>
      </w:r>
      <w:r w:rsidR="00A37967">
        <w:t xml:space="preserve">when new NAS modules are introduced </w:t>
      </w:r>
      <w:r w:rsidR="00292BED">
        <w:t xml:space="preserve">or enhanced </w:t>
      </w:r>
      <w:proofErr w:type="gramStart"/>
      <w:r w:rsidR="00A37967">
        <w:t>thus</w:t>
      </w:r>
      <w:proofErr w:type="gramEnd"/>
      <w:r w:rsidR="00A37967">
        <w:t xml:space="preserve"> they do not have to be tested every time</w:t>
      </w:r>
      <w:r w:rsidR="009D4D70">
        <w:t>.</w:t>
      </w:r>
      <w:r w:rsidR="00514A8A">
        <w:t>)</w:t>
      </w:r>
      <w:r w:rsidRPr="5F80C186">
        <w:t>. Furthermore, a modular design approach for the protocol stack will allow for independent development and testing of individual components with less dependencies, thus accelerating the design and deployment process.</w:t>
      </w:r>
    </w:p>
    <w:p w14:paraId="145E697D" w14:textId="347FF305" w:rsidR="5F80C186" w:rsidRDefault="5F80C186" w:rsidP="5F80C186">
      <w:pPr>
        <w:pStyle w:val="B1"/>
        <w:ind w:left="0" w:firstLine="0"/>
      </w:pPr>
    </w:p>
    <w:p w14:paraId="0850CE58" w14:textId="77777777" w:rsidR="0036775E" w:rsidRDefault="0036775E" w:rsidP="0036775E">
      <w:pPr>
        <w:pStyle w:val="Heading4"/>
      </w:pPr>
      <w:bookmarkStart w:id="43" w:name="_Toc204948594"/>
      <w:bookmarkStart w:id="44" w:name="_Toc204948721"/>
      <w:bookmarkStart w:id="45" w:name="_Toc206752139"/>
      <w:bookmarkStart w:id="46" w:name="_Toc214981700"/>
      <w:bookmarkStart w:id="47" w:name="_Toc214989625"/>
      <w:bookmarkStart w:id="48" w:name="_Toc215056202"/>
      <w:bookmarkStart w:id="49" w:name="_Toc215665849"/>
      <w:r w:rsidRPr="001D0732">
        <w:t>6.X.Y.1</w:t>
      </w:r>
      <w:r w:rsidRPr="001D0732">
        <w:tab/>
        <w:t>Description</w:t>
      </w:r>
      <w:bookmarkEnd w:id="43"/>
      <w:bookmarkEnd w:id="44"/>
      <w:bookmarkEnd w:id="45"/>
      <w:bookmarkEnd w:id="46"/>
      <w:bookmarkEnd w:id="47"/>
      <w:bookmarkEnd w:id="48"/>
      <w:bookmarkEnd w:id="49"/>
    </w:p>
    <w:p w14:paraId="56C96D4F" w14:textId="77777777" w:rsidR="001168AF" w:rsidRPr="005818C7" w:rsidRDefault="001168AF" w:rsidP="001168AF">
      <w:pPr>
        <w:rPr>
          <w:i/>
          <w:iCs/>
          <w:color w:val="0070C0"/>
        </w:rPr>
      </w:pPr>
      <w:bookmarkStart w:id="50" w:name="_Toc204948595"/>
      <w:bookmarkStart w:id="51" w:name="_Toc204948722"/>
      <w:bookmarkStart w:id="52" w:name="_Toc206752140"/>
      <w:bookmarkStart w:id="53" w:name="_Toc214981701"/>
      <w:bookmarkStart w:id="54" w:name="_Toc214989626"/>
      <w:bookmarkStart w:id="55" w:name="_Toc215056203"/>
      <w:bookmarkStart w:id="56" w:name="_Toc215665850"/>
      <w:r w:rsidRPr="005818C7">
        <w:rPr>
          <w:i/>
          <w:iCs/>
          <w:color w:val="0070C0"/>
        </w:rPr>
        <w:t xml:space="preserve">Guidance – include in this clause: </w:t>
      </w:r>
    </w:p>
    <w:p w14:paraId="087345CC" w14:textId="77777777" w:rsidR="001168AF" w:rsidRDefault="001168AF" w:rsidP="001168AF">
      <w:pPr>
        <w:pStyle w:val="B1"/>
        <w:rPr>
          <w:i/>
          <w:iCs/>
          <w:color w:val="0070C0"/>
        </w:rPr>
      </w:pPr>
      <w:r w:rsidRPr="005818C7">
        <w:rPr>
          <w:i/>
          <w:iCs/>
          <w:color w:val="0070C0"/>
        </w:rPr>
        <w:t xml:space="preserve">- </w:t>
      </w:r>
      <w:r w:rsidRPr="005818C7">
        <w:rPr>
          <w:i/>
          <w:iCs/>
          <w:color w:val="0070C0"/>
        </w:rPr>
        <w:tab/>
        <w:t>description of the solution principles and architecture assumptions for corresponding key issue(s). Further (sub</w:t>
      </w:r>
      <w:r>
        <w:rPr>
          <w:i/>
          <w:iCs/>
          <w:color w:val="0070C0"/>
        </w:rPr>
        <w:noBreakHyphen/>
      </w:r>
      <w:r w:rsidRPr="005818C7">
        <w:rPr>
          <w:i/>
          <w:iCs/>
          <w:color w:val="0070C0"/>
        </w:rPr>
        <w:t xml:space="preserve">) clause(s) may be added </w:t>
      </w:r>
      <w:r>
        <w:rPr>
          <w:i/>
          <w:iCs/>
          <w:color w:val="0070C0"/>
        </w:rPr>
        <w:t>as needed</w:t>
      </w:r>
      <w:r w:rsidRPr="005818C7">
        <w:rPr>
          <w:i/>
          <w:iCs/>
          <w:color w:val="0070C0"/>
        </w:rPr>
        <w:t>.</w:t>
      </w:r>
    </w:p>
    <w:p w14:paraId="6CAEBED9" w14:textId="576F119D" w:rsidR="00AC3104" w:rsidRDefault="00067C9D" w:rsidP="00067C9D">
      <w:pPr>
        <w:pStyle w:val="Heading5"/>
      </w:pPr>
      <w:r>
        <w:t>6.X.Y.1.</w:t>
      </w:r>
      <w:r w:rsidR="00210BDE">
        <w:t>1</w:t>
      </w:r>
      <w:r>
        <w:t xml:space="preserve"> </w:t>
      </w:r>
      <w:r w:rsidR="00AC3104">
        <w:t xml:space="preserve">6G Architecture </w:t>
      </w:r>
      <w:r w:rsidR="006733C5">
        <w:t>proposal</w:t>
      </w:r>
      <w:r w:rsidR="00AC3104">
        <w:t>:</w:t>
      </w:r>
    </w:p>
    <w:p w14:paraId="31D9C263" w14:textId="6FD94B1D" w:rsidR="006733C5" w:rsidRPr="006733C5" w:rsidRDefault="00A94825" w:rsidP="006733C5">
      <w:pPr>
        <w:rPr>
          <w:color w:val="000000" w:themeColor="text1"/>
        </w:rPr>
      </w:pPr>
      <w:r>
        <w:rPr>
          <w:color w:val="000000" w:themeColor="text1"/>
        </w:rPr>
        <w:t xml:space="preserve">This </w:t>
      </w:r>
      <w:r w:rsidR="00822294">
        <w:rPr>
          <w:color w:val="000000" w:themeColor="text1"/>
        </w:rPr>
        <w:t>solution assumes the following architecture for 6G System:</w:t>
      </w:r>
    </w:p>
    <w:p w14:paraId="1ECDC5D8" w14:textId="01B9E208" w:rsidR="00CD6B1F" w:rsidRDefault="0041510D" w:rsidP="007A0764">
      <w:pPr>
        <w:pStyle w:val="BodyText"/>
        <w:jc w:val="center"/>
        <w:rPr>
          <w:color w:val="000000" w:themeColor="text1"/>
        </w:rPr>
      </w:pPr>
      <w:r w:rsidRPr="0041510D">
        <w:rPr>
          <w:noProof/>
        </w:rPr>
        <w:drawing>
          <wp:inline distT="0" distB="0" distL="0" distR="0" wp14:anchorId="4CC5345F" wp14:editId="178A9198">
            <wp:extent cx="6120765" cy="2220595"/>
            <wp:effectExtent l="0" t="0" r="635" b="1905"/>
            <wp:docPr id="1354437322" name="Picture 1" descr="A diagram of a network function&#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4437322" name="Picture 1" descr="A diagram of a network function&#10;&#10;AI-generated content may be incorrect."/>
                    <pic:cNvPicPr/>
                  </pic:nvPicPr>
                  <pic:blipFill>
                    <a:blip r:embed="rId13"/>
                    <a:stretch>
                      <a:fillRect/>
                    </a:stretch>
                  </pic:blipFill>
                  <pic:spPr>
                    <a:xfrm>
                      <a:off x="0" y="0"/>
                      <a:ext cx="6120765" cy="2220595"/>
                    </a:xfrm>
                    <a:prstGeom prst="rect">
                      <a:avLst/>
                    </a:prstGeom>
                  </pic:spPr>
                </pic:pic>
              </a:graphicData>
            </a:graphic>
          </wp:inline>
        </w:drawing>
      </w:r>
      <w:r w:rsidR="005A5842" w:rsidRPr="007A0764">
        <w:rPr>
          <w:lang w:val="en-US"/>
        </w:rPr>
        <w:t>Figure</w:t>
      </w:r>
      <w:r w:rsidR="005A5842" w:rsidRPr="004A7BFB">
        <w:rPr>
          <w:color w:val="000000" w:themeColor="text1"/>
        </w:rPr>
        <w:t xml:space="preserve"> </w:t>
      </w:r>
      <w:r w:rsidR="00F10F9D" w:rsidRPr="004A7BFB">
        <w:rPr>
          <w:color w:val="000000" w:themeColor="text1"/>
        </w:rPr>
        <w:t>6.X.Y.1.1-1 6G Architecture proposal</w:t>
      </w:r>
      <w:r w:rsidR="004A7BFB">
        <w:rPr>
          <w:color w:val="000000" w:themeColor="text1"/>
        </w:rPr>
        <w:t xml:space="preserve"> </w:t>
      </w:r>
    </w:p>
    <w:p w14:paraId="0469D52B" w14:textId="36666D0E" w:rsidR="005C34A7" w:rsidRPr="004A7BFB" w:rsidRDefault="005C34A7" w:rsidP="004A7BFB">
      <w:pPr>
        <w:rPr>
          <w:color w:val="000000" w:themeColor="text1"/>
        </w:rPr>
      </w:pPr>
      <w:r>
        <w:rPr>
          <w:color w:val="000000" w:themeColor="text1"/>
        </w:rPr>
        <w:t>It is proposed to reuse 5G NRF, UDM, AUSF, NEF, NWDAF while introduce 6G specific NFs such as 6G AMF, 6G SMF, 6G PCF</w:t>
      </w:r>
      <w:r w:rsidR="004550D7">
        <w:rPr>
          <w:color w:val="000000" w:themeColor="text1"/>
        </w:rPr>
        <w:t>, 6G UPF. It is also proposed that the 6G NAS from the UE terminates in 6G NFs such as 6G AMF, 6G SMF, 6G PCF</w:t>
      </w:r>
      <w:r w:rsidR="00816DA4">
        <w:rPr>
          <w:color w:val="000000" w:themeColor="text1"/>
        </w:rPr>
        <w:t xml:space="preserve"> reflected by 6G N1 in figure 6.X.Y.1.1-1.</w:t>
      </w:r>
    </w:p>
    <w:p w14:paraId="749F23BA" w14:textId="48C321AA" w:rsidR="00210BDE" w:rsidRPr="00210BDE" w:rsidRDefault="00210BDE" w:rsidP="00210BDE">
      <w:pPr>
        <w:pStyle w:val="Heading5"/>
      </w:pPr>
      <w:r>
        <w:t>6.X.Y.1.2 6G Architecture proposal to enable strict orthogonality:</w:t>
      </w:r>
    </w:p>
    <w:p w14:paraId="7E7F4B4E" w14:textId="7851C929" w:rsidR="000406E4" w:rsidRDefault="00026AD0" w:rsidP="00AC3104">
      <w:pPr>
        <w:rPr>
          <w:color w:val="000000" w:themeColor="text1"/>
        </w:rPr>
      </w:pPr>
      <w:r>
        <w:rPr>
          <w:color w:val="000000" w:themeColor="text1"/>
        </w:rPr>
        <w:t xml:space="preserve">Following are the key principles proposed for the </w:t>
      </w:r>
      <w:r w:rsidR="000406E4">
        <w:rPr>
          <w:color w:val="000000" w:themeColor="text1"/>
        </w:rPr>
        <w:t xml:space="preserve">6G </w:t>
      </w:r>
      <w:r>
        <w:rPr>
          <w:color w:val="000000" w:themeColor="text1"/>
        </w:rPr>
        <w:t>architecture</w:t>
      </w:r>
      <w:r w:rsidR="000406E4">
        <w:rPr>
          <w:color w:val="000000" w:themeColor="text1"/>
        </w:rPr>
        <w:t xml:space="preserve"> to enable strict orth</w:t>
      </w:r>
      <w:r w:rsidR="00F9264B">
        <w:rPr>
          <w:color w:val="000000" w:themeColor="text1"/>
        </w:rPr>
        <w:t>ogonality</w:t>
      </w:r>
      <w:r w:rsidR="000406E4">
        <w:rPr>
          <w:color w:val="000000" w:themeColor="text1"/>
        </w:rPr>
        <w:t>:</w:t>
      </w:r>
    </w:p>
    <w:p w14:paraId="3C353729" w14:textId="77777777" w:rsidR="00F9264B" w:rsidRDefault="00B676A4" w:rsidP="00F9264B">
      <w:pPr>
        <w:pStyle w:val="B1"/>
        <w:numPr>
          <w:ilvl w:val="0"/>
          <w:numId w:val="10"/>
        </w:numPr>
      </w:pPr>
      <w:r>
        <w:t xml:space="preserve">It is proposed to </w:t>
      </w:r>
      <w:r w:rsidR="00FE26FC">
        <w:t xml:space="preserve">introduce new 6G AMF, 6G SMF </w:t>
      </w:r>
      <w:r w:rsidR="006C7717">
        <w:t xml:space="preserve">(controlling the 6G UPF), 6G PCF to terminate 6G NAS for 6G UE(s). </w:t>
      </w:r>
    </w:p>
    <w:p w14:paraId="0D65686C" w14:textId="77777777" w:rsidR="00F9264B" w:rsidRDefault="006C7717" w:rsidP="00AC3104">
      <w:pPr>
        <w:pStyle w:val="B1"/>
        <w:numPr>
          <w:ilvl w:val="0"/>
          <w:numId w:val="10"/>
        </w:numPr>
      </w:pPr>
      <w:r>
        <w:t xml:space="preserve">It is </w:t>
      </w:r>
      <w:r w:rsidR="00F716DE">
        <w:t xml:space="preserve">also </w:t>
      </w:r>
      <w:r>
        <w:t>a</w:t>
      </w:r>
      <w:r w:rsidR="00F716DE">
        <w:t xml:space="preserve">ssumed that the 6G AMF will terminate the 6G </w:t>
      </w:r>
      <w:r w:rsidR="00A02331">
        <w:t>N2/</w:t>
      </w:r>
      <w:r w:rsidR="00F716DE">
        <w:t>NG</w:t>
      </w:r>
      <w:r w:rsidR="00A02331">
        <w:t xml:space="preserve"> control plane interface from 6G RAN, also 6G UPF will terminate the 6G N3/NG User plane interface from 6G RAN.</w:t>
      </w:r>
      <w:r w:rsidR="00026AD0">
        <w:t xml:space="preserve"> </w:t>
      </w:r>
    </w:p>
    <w:p w14:paraId="54841D98" w14:textId="575E98E4" w:rsidR="00F9264B" w:rsidRPr="00F9264B" w:rsidRDefault="00560DC7" w:rsidP="00AC3104">
      <w:pPr>
        <w:pStyle w:val="B1"/>
        <w:numPr>
          <w:ilvl w:val="0"/>
          <w:numId w:val="10"/>
        </w:numPr>
      </w:pPr>
      <w:r w:rsidRPr="00F9264B">
        <w:rPr>
          <w:color w:val="000000" w:themeColor="text1"/>
        </w:rPr>
        <w:t xml:space="preserve">It is proposed </w:t>
      </w:r>
      <w:r w:rsidR="00AC3104" w:rsidRPr="00F9264B">
        <w:rPr>
          <w:color w:val="000000" w:themeColor="text1"/>
        </w:rPr>
        <w:t xml:space="preserve">to introduce </w:t>
      </w:r>
      <w:r w:rsidR="00C23031" w:rsidRPr="00F9264B">
        <w:rPr>
          <w:b/>
          <w:bCs/>
          <w:color w:val="000000" w:themeColor="text1"/>
        </w:rPr>
        <w:t xml:space="preserve">Serving </w:t>
      </w:r>
      <w:r w:rsidR="00AC3104" w:rsidRPr="00F9264B">
        <w:rPr>
          <w:b/>
          <w:bCs/>
          <w:color w:val="000000" w:themeColor="text1"/>
        </w:rPr>
        <w:t>SMF</w:t>
      </w:r>
      <w:r w:rsidR="005668D4">
        <w:rPr>
          <w:color w:val="000000" w:themeColor="text1"/>
        </w:rPr>
        <w:t xml:space="preserve"> to </w:t>
      </w:r>
      <w:r w:rsidR="00FB6E2B" w:rsidRPr="00F9264B">
        <w:rPr>
          <w:color w:val="000000" w:themeColor="text1"/>
        </w:rPr>
        <w:t xml:space="preserve">support </w:t>
      </w:r>
      <w:r w:rsidR="00AC3104" w:rsidRPr="00F9264B">
        <w:rPr>
          <w:color w:val="000000" w:themeColor="text1"/>
        </w:rPr>
        <w:t>session management</w:t>
      </w:r>
      <w:r w:rsidR="005668D4">
        <w:rPr>
          <w:color w:val="000000" w:themeColor="text1"/>
        </w:rPr>
        <w:t xml:space="preserve"> functionalities</w:t>
      </w:r>
      <w:r w:rsidR="00AC3104" w:rsidRPr="00F9264B">
        <w:rPr>
          <w:color w:val="000000" w:themeColor="text1"/>
        </w:rPr>
        <w:t xml:space="preserve"> for a given UE and </w:t>
      </w:r>
      <w:r w:rsidR="00FB6E2B" w:rsidRPr="00F9264B">
        <w:rPr>
          <w:color w:val="000000" w:themeColor="text1"/>
        </w:rPr>
        <w:t xml:space="preserve">for </w:t>
      </w:r>
      <w:r w:rsidR="00AC3104" w:rsidRPr="00F9264B">
        <w:rPr>
          <w:color w:val="000000" w:themeColor="text1"/>
        </w:rPr>
        <w:t xml:space="preserve">it </w:t>
      </w:r>
      <w:r w:rsidR="00FB6E2B" w:rsidRPr="00F9264B">
        <w:rPr>
          <w:color w:val="000000" w:themeColor="text1"/>
        </w:rPr>
        <w:t>to be</w:t>
      </w:r>
      <w:r w:rsidR="00AC3104" w:rsidRPr="00F9264B">
        <w:rPr>
          <w:color w:val="000000" w:themeColor="text1"/>
        </w:rPr>
        <w:t xml:space="preserve"> aware of all the PDU Sessions for a given UE. </w:t>
      </w:r>
      <w:r w:rsidR="00C23031" w:rsidRPr="00F9264B">
        <w:rPr>
          <w:color w:val="000000" w:themeColor="text1"/>
        </w:rPr>
        <w:t>The Serving</w:t>
      </w:r>
      <w:r w:rsidR="00AC3104" w:rsidRPr="00F9264B">
        <w:rPr>
          <w:color w:val="000000" w:themeColor="text1"/>
        </w:rPr>
        <w:t xml:space="preserve"> SMF may also act as an </w:t>
      </w:r>
      <w:r w:rsidR="00C23031" w:rsidRPr="00F9264B">
        <w:rPr>
          <w:b/>
          <w:bCs/>
          <w:color w:val="000000" w:themeColor="text1"/>
        </w:rPr>
        <w:t>A</w:t>
      </w:r>
      <w:r w:rsidR="00AC3104" w:rsidRPr="00F9264B">
        <w:rPr>
          <w:b/>
          <w:bCs/>
          <w:color w:val="000000" w:themeColor="text1"/>
        </w:rPr>
        <w:t>nchor SMF</w:t>
      </w:r>
      <w:r w:rsidR="00AC3104" w:rsidRPr="00F9264B">
        <w:rPr>
          <w:color w:val="000000" w:themeColor="text1"/>
        </w:rPr>
        <w:t xml:space="preserve"> for some or even all the PDU Sessions of a UE if it supports the relevant DNN/S-NSSAIs and the session requirements of the PDU Sessions. </w:t>
      </w:r>
    </w:p>
    <w:p w14:paraId="0ADCE906" w14:textId="5CA88F50" w:rsidR="00AC3104" w:rsidRPr="00560DC7" w:rsidRDefault="00AC3104" w:rsidP="00AC3104">
      <w:pPr>
        <w:rPr>
          <w:color w:val="000000" w:themeColor="text1"/>
        </w:rPr>
      </w:pPr>
      <w:r w:rsidRPr="00560DC7">
        <w:rPr>
          <w:color w:val="000000" w:themeColor="text1"/>
        </w:rPr>
        <w:t xml:space="preserve">Following are the key characteristics of </w:t>
      </w:r>
      <w:r w:rsidR="00FC5BA1">
        <w:rPr>
          <w:color w:val="000000" w:themeColor="text1"/>
        </w:rPr>
        <w:t>Session Management functionalities</w:t>
      </w:r>
      <w:r w:rsidRPr="00560DC7">
        <w:rPr>
          <w:color w:val="000000" w:themeColor="text1"/>
        </w:rPr>
        <w:t>:</w:t>
      </w:r>
    </w:p>
    <w:p w14:paraId="1C8C3F37" w14:textId="484025F7" w:rsidR="00466590" w:rsidRPr="00590A2A" w:rsidRDefault="00AC3104" w:rsidP="005C738F">
      <w:pPr>
        <w:pStyle w:val="B1"/>
        <w:numPr>
          <w:ilvl w:val="0"/>
          <w:numId w:val="8"/>
        </w:numPr>
        <w:rPr>
          <w:rFonts w:eastAsia="Times New Roman"/>
        </w:rPr>
      </w:pPr>
      <w:r w:rsidRPr="00560DC7">
        <w:t xml:space="preserve">There is a single </w:t>
      </w:r>
      <w:r w:rsidR="001F6E49">
        <w:t>Serving</w:t>
      </w:r>
      <w:r w:rsidRPr="00560DC7">
        <w:t xml:space="preserve"> SMF for a given UE</w:t>
      </w:r>
      <w:r w:rsidR="001E3347">
        <w:t>. Serving SMF may act as an Anchor SMF for some PDU Sessions while the Serving SMF and Anchor SMF may be different for some PDU Sessions.</w:t>
      </w:r>
      <w:r w:rsidR="00C90C21">
        <w:t xml:space="preserve"> Figure below reflects this:</w:t>
      </w:r>
    </w:p>
    <w:p w14:paraId="29D81251" w14:textId="12A1C9B1" w:rsidR="00590A2A" w:rsidRDefault="00590A2A" w:rsidP="0066682C">
      <w:pPr>
        <w:pStyle w:val="NO"/>
      </w:pPr>
      <w:r>
        <w:t xml:space="preserve">NOTE: </w:t>
      </w:r>
      <w:r>
        <w:tab/>
      </w:r>
      <w:r w:rsidRPr="00F9264B">
        <w:t xml:space="preserve">It should be noted that the serving SMF is different from S-GW in 4G EPC architecture as all </w:t>
      </w:r>
      <w:bookmarkStart w:id="57" w:name="_Hlk219276340"/>
      <w:r w:rsidRPr="00F9264B">
        <w:t>SM (Session Management)</w:t>
      </w:r>
      <w:bookmarkEnd w:id="57"/>
      <w:r w:rsidRPr="00F9264B">
        <w:t xml:space="preserve"> </w:t>
      </w:r>
      <w:proofErr w:type="spellStart"/>
      <w:r w:rsidRPr="00F9264B">
        <w:t>signaling</w:t>
      </w:r>
      <w:proofErr w:type="spellEnd"/>
      <w:r w:rsidRPr="00F9264B">
        <w:t xml:space="preserve"> (be it NAS for SM or interactions with Access Network related with SM or inter AMF mobility related </w:t>
      </w:r>
      <w:proofErr w:type="spellStart"/>
      <w:r w:rsidRPr="00F9264B">
        <w:t>signaling</w:t>
      </w:r>
      <w:proofErr w:type="spellEnd"/>
      <w:r w:rsidRPr="00F9264B">
        <w:t xml:space="preserve">) is handled by Serving SMF. </w:t>
      </w:r>
      <w:proofErr w:type="gramStart"/>
      <w:r w:rsidRPr="00F9264B">
        <w:t>Thus</w:t>
      </w:r>
      <w:proofErr w:type="gramEnd"/>
      <w:r w:rsidRPr="00F9264B">
        <w:t xml:space="preserve"> the interface between 6G AMF is such that 6G AMF can delegate all the session management </w:t>
      </w:r>
      <w:proofErr w:type="spellStart"/>
      <w:r w:rsidRPr="00F9264B">
        <w:t>signaling</w:t>
      </w:r>
      <w:proofErr w:type="spellEnd"/>
      <w:r w:rsidRPr="00F9264B">
        <w:t xml:space="preserve"> to Serving SMF.</w:t>
      </w:r>
    </w:p>
    <w:p w14:paraId="637744A3" w14:textId="6899ADBE" w:rsidR="00213A87" w:rsidRDefault="00213A87" w:rsidP="27B06EBB">
      <w:pPr>
        <w:pStyle w:val="B1"/>
        <w:ind w:firstLine="0"/>
      </w:pPr>
      <w:r>
        <w:t>In most cases, Serving SMF and Anchor SMF are the same for a given PDU Session</w:t>
      </w:r>
      <w:r w:rsidR="140EE41D">
        <w:t xml:space="preserve"> (e.g. </w:t>
      </w:r>
      <w:proofErr w:type="spellStart"/>
      <w:r w:rsidR="140EE41D">
        <w:t>eMBB</w:t>
      </w:r>
      <w:proofErr w:type="spellEnd"/>
      <w:r w:rsidR="140EE41D">
        <w:t>, voice DNN), following scenario applies</w:t>
      </w:r>
      <w:r>
        <w:t>:</w:t>
      </w:r>
    </w:p>
    <w:p w14:paraId="5C1EEFEF" w14:textId="57662CB1" w:rsidR="00200072" w:rsidRDefault="5BBB15F0" w:rsidP="27B06EBB">
      <w:pPr>
        <w:pStyle w:val="NO"/>
      </w:pPr>
      <w:r>
        <w:rPr>
          <w:noProof/>
        </w:rPr>
        <w:lastRenderedPageBreak/>
        <w:drawing>
          <wp:inline distT="0" distB="0" distL="0" distR="0" wp14:anchorId="5816366D" wp14:editId="5A3E0F96">
            <wp:extent cx="3238666" cy="1536779"/>
            <wp:effectExtent l="0" t="0" r="0" b="0"/>
            <wp:docPr id="978416910"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8416910" name="Picture 978416910"/>
                    <pic:cNvPicPr/>
                  </pic:nvPicPr>
                  <pic:blipFill>
                    <a:blip r:embed="rId14">
                      <a:extLst>
                        <a:ext uri="{28A0092B-C50C-407E-A947-70E740481C1C}">
                          <a14:useLocalDpi xmlns:a14="http://schemas.microsoft.com/office/drawing/2010/main"/>
                        </a:ext>
                      </a:extLst>
                    </a:blip>
                    <a:stretch>
                      <a:fillRect/>
                    </a:stretch>
                  </pic:blipFill>
                  <pic:spPr>
                    <a:xfrm>
                      <a:off x="0" y="0"/>
                      <a:ext cx="3238666" cy="1536779"/>
                    </a:xfrm>
                    <a:prstGeom prst="rect">
                      <a:avLst/>
                    </a:prstGeom>
                  </pic:spPr>
                </pic:pic>
              </a:graphicData>
            </a:graphic>
          </wp:inline>
        </w:drawing>
      </w:r>
    </w:p>
    <w:p w14:paraId="250E8B5B" w14:textId="62356FE0" w:rsidR="00110F6A" w:rsidRDefault="00110F6A" w:rsidP="00180836">
      <w:pPr>
        <w:pStyle w:val="BodyText"/>
        <w:jc w:val="center"/>
      </w:pPr>
      <w:r w:rsidRPr="00180836">
        <w:rPr>
          <w:lang w:val="en-US"/>
        </w:rPr>
        <w:t>Figure</w:t>
      </w:r>
      <w:r>
        <w:rPr>
          <w:noProof/>
        </w:rPr>
        <w:t xml:space="preserve"> </w:t>
      </w:r>
      <w:r w:rsidRPr="004A7BFB">
        <w:rPr>
          <w:color w:val="000000" w:themeColor="text1"/>
        </w:rPr>
        <w:t>6.X.Y.1.</w:t>
      </w:r>
      <w:r>
        <w:rPr>
          <w:color w:val="000000" w:themeColor="text1"/>
        </w:rPr>
        <w:t>2</w:t>
      </w:r>
      <w:r w:rsidRPr="004A7BFB">
        <w:rPr>
          <w:color w:val="000000" w:themeColor="text1"/>
        </w:rPr>
        <w:t xml:space="preserve">-1 6G </w:t>
      </w:r>
      <w:r>
        <w:rPr>
          <w:color w:val="000000" w:themeColor="text1"/>
        </w:rPr>
        <w:t xml:space="preserve">Serving SMF </w:t>
      </w:r>
      <w:r w:rsidR="00B202A6">
        <w:rPr>
          <w:color w:val="000000" w:themeColor="text1"/>
        </w:rPr>
        <w:t>and Anchor SMF</w:t>
      </w:r>
      <w:r w:rsidR="008A02DB">
        <w:rPr>
          <w:color w:val="000000" w:themeColor="text1"/>
        </w:rPr>
        <w:t xml:space="preserve"> are</w:t>
      </w:r>
      <w:r w:rsidR="00B202A6">
        <w:rPr>
          <w:color w:val="000000" w:themeColor="text1"/>
        </w:rPr>
        <w:t xml:space="preserve"> the same </w:t>
      </w:r>
      <w:r>
        <w:rPr>
          <w:color w:val="000000" w:themeColor="text1"/>
        </w:rPr>
        <w:t xml:space="preserve">for </w:t>
      </w:r>
      <w:r w:rsidR="00B202A6">
        <w:rPr>
          <w:color w:val="000000" w:themeColor="text1"/>
        </w:rPr>
        <w:t xml:space="preserve">the </w:t>
      </w:r>
      <w:r>
        <w:rPr>
          <w:color w:val="000000" w:themeColor="text1"/>
        </w:rPr>
        <w:t>PDU Session</w:t>
      </w:r>
      <w:r w:rsidR="00B202A6">
        <w:rPr>
          <w:color w:val="000000" w:themeColor="text1"/>
        </w:rPr>
        <w:t>s</w:t>
      </w:r>
    </w:p>
    <w:p w14:paraId="0CA5C20A" w14:textId="7EDF9CAF" w:rsidR="00200072" w:rsidRDefault="00200072" w:rsidP="27B06EBB">
      <w:pPr>
        <w:pStyle w:val="B1"/>
        <w:ind w:firstLine="0"/>
      </w:pPr>
      <w:r>
        <w:t>In special cases when serving SMF and Anchor SMF are not the same</w:t>
      </w:r>
      <w:r w:rsidR="00213A87">
        <w:t xml:space="preserve"> for a given PDU Session</w:t>
      </w:r>
      <w:r w:rsidR="008E57B1">
        <w:t>, following</w:t>
      </w:r>
      <w:r w:rsidR="7201DC81">
        <w:t xml:space="preserve"> scenarios</w:t>
      </w:r>
      <w:r w:rsidR="008E57B1">
        <w:t xml:space="preserve"> appl</w:t>
      </w:r>
      <w:r w:rsidR="2E0FA892">
        <w:t>y</w:t>
      </w:r>
      <w:r w:rsidR="008E57B1">
        <w:t>:</w:t>
      </w:r>
    </w:p>
    <w:p w14:paraId="56EDA3B9" w14:textId="7B5258DC" w:rsidR="002E1140" w:rsidRDefault="00D47DDD" w:rsidP="0066682C">
      <w:pPr>
        <w:pStyle w:val="NO"/>
      </w:pPr>
      <w:r w:rsidRPr="00D47DDD">
        <w:rPr>
          <w:noProof/>
        </w:rPr>
        <w:drawing>
          <wp:inline distT="0" distB="0" distL="0" distR="0" wp14:anchorId="2127F080" wp14:editId="392C386D">
            <wp:extent cx="4648200" cy="1816100"/>
            <wp:effectExtent l="0" t="0" r="0" b="0"/>
            <wp:docPr id="160896519" name="Picture 1" descr="A diagram of a diagra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0896519" name="Picture 1" descr="A diagram of a diagram&#10;&#10;AI-generated content may be incorrect."/>
                    <pic:cNvPicPr/>
                  </pic:nvPicPr>
                  <pic:blipFill>
                    <a:blip r:embed="rId15"/>
                    <a:stretch>
                      <a:fillRect/>
                    </a:stretch>
                  </pic:blipFill>
                  <pic:spPr>
                    <a:xfrm>
                      <a:off x="0" y="0"/>
                      <a:ext cx="4648200" cy="1816100"/>
                    </a:xfrm>
                    <a:prstGeom prst="rect">
                      <a:avLst/>
                    </a:prstGeom>
                  </pic:spPr>
                </pic:pic>
              </a:graphicData>
            </a:graphic>
          </wp:inline>
        </w:drawing>
      </w:r>
    </w:p>
    <w:p w14:paraId="530C0DB3" w14:textId="550FC924" w:rsidR="00D47DDD" w:rsidRDefault="0007451A" w:rsidP="0066682C">
      <w:pPr>
        <w:pStyle w:val="NO"/>
      </w:pPr>
      <w:r w:rsidRPr="0007451A">
        <w:rPr>
          <w:noProof/>
        </w:rPr>
        <w:drawing>
          <wp:inline distT="0" distB="0" distL="0" distR="0" wp14:anchorId="59A441D1" wp14:editId="7CC0609F">
            <wp:extent cx="3670300" cy="2019300"/>
            <wp:effectExtent l="0" t="0" r="0" b="0"/>
            <wp:docPr id="902577972" name="Picture 1" descr="A diagram of a diagra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2577972" name="Picture 1" descr="A diagram of a diagram&#10;&#10;AI-generated content may be incorrect."/>
                    <pic:cNvPicPr/>
                  </pic:nvPicPr>
                  <pic:blipFill>
                    <a:blip r:embed="rId16"/>
                    <a:stretch>
                      <a:fillRect/>
                    </a:stretch>
                  </pic:blipFill>
                  <pic:spPr>
                    <a:xfrm>
                      <a:off x="0" y="0"/>
                      <a:ext cx="3670300" cy="2019300"/>
                    </a:xfrm>
                    <a:prstGeom prst="rect">
                      <a:avLst/>
                    </a:prstGeom>
                  </pic:spPr>
                </pic:pic>
              </a:graphicData>
            </a:graphic>
          </wp:inline>
        </w:drawing>
      </w:r>
    </w:p>
    <w:p w14:paraId="73BC3890" w14:textId="5320FA9D" w:rsidR="00FF375E" w:rsidRPr="0066682C" w:rsidRDefault="00FF375E" w:rsidP="00180836">
      <w:pPr>
        <w:pStyle w:val="BodyText"/>
        <w:jc w:val="center"/>
      </w:pPr>
      <w:r w:rsidRPr="00180836">
        <w:rPr>
          <w:lang w:val="en-US"/>
        </w:rPr>
        <w:t>Figure</w:t>
      </w:r>
      <w:r>
        <w:rPr>
          <w:noProof/>
        </w:rPr>
        <w:t xml:space="preserve"> </w:t>
      </w:r>
      <w:r w:rsidR="00994154" w:rsidRPr="004A7BFB">
        <w:rPr>
          <w:color w:val="000000" w:themeColor="text1"/>
        </w:rPr>
        <w:t>6.X.Y.1.</w:t>
      </w:r>
      <w:r w:rsidR="00994154">
        <w:rPr>
          <w:color w:val="000000" w:themeColor="text1"/>
        </w:rPr>
        <w:t>2</w:t>
      </w:r>
      <w:r w:rsidR="00994154" w:rsidRPr="004A7BFB">
        <w:rPr>
          <w:color w:val="000000" w:themeColor="text1"/>
        </w:rPr>
        <w:t>-</w:t>
      </w:r>
      <w:r w:rsidR="00E06FAB">
        <w:rPr>
          <w:color w:val="000000" w:themeColor="text1"/>
        </w:rPr>
        <w:t>2</w:t>
      </w:r>
      <w:r w:rsidR="00E06FAB" w:rsidRPr="004A7BFB">
        <w:rPr>
          <w:color w:val="000000" w:themeColor="text1"/>
        </w:rPr>
        <w:t xml:space="preserve"> </w:t>
      </w:r>
      <w:r w:rsidR="00994154" w:rsidRPr="004A7BFB">
        <w:rPr>
          <w:color w:val="000000" w:themeColor="text1"/>
        </w:rPr>
        <w:t xml:space="preserve">6G </w:t>
      </w:r>
      <w:r w:rsidR="008A02DB">
        <w:rPr>
          <w:color w:val="000000" w:themeColor="text1"/>
        </w:rPr>
        <w:t xml:space="preserve">Serving </w:t>
      </w:r>
      <w:r w:rsidR="00994154">
        <w:rPr>
          <w:color w:val="000000" w:themeColor="text1"/>
        </w:rPr>
        <w:t xml:space="preserve">SMF </w:t>
      </w:r>
      <w:r w:rsidR="003857C8">
        <w:rPr>
          <w:color w:val="000000" w:themeColor="text1"/>
        </w:rPr>
        <w:t xml:space="preserve">and Anchor SMF different </w:t>
      </w:r>
      <w:r w:rsidR="00385FFB">
        <w:rPr>
          <w:color w:val="000000" w:themeColor="text1"/>
        </w:rPr>
        <w:t xml:space="preserve">for </w:t>
      </w:r>
      <w:r w:rsidR="003857C8">
        <w:rPr>
          <w:color w:val="000000" w:themeColor="text1"/>
        </w:rPr>
        <w:t xml:space="preserve">some </w:t>
      </w:r>
      <w:r w:rsidR="00385FFB">
        <w:rPr>
          <w:color w:val="000000" w:themeColor="text1"/>
        </w:rPr>
        <w:t>PDU Sessions</w:t>
      </w:r>
    </w:p>
    <w:p w14:paraId="02D8816A" w14:textId="6183BA42" w:rsidR="00466590" w:rsidRPr="00466590" w:rsidRDefault="00466590" w:rsidP="00466590">
      <w:pPr>
        <w:pStyle w:val="B1"/>
        <w:numPr>
          <w:ilvl w:val="0"/>
          <w:numId w:val="8"/>
        </w:numPr>
      </w:pPr>
      <w:r w:rsidRPr="00560DC7">
        <w:t xml:space="preserve">The </w:t>
      </w:r>
      <w:r w:rsidR="001F6E49">
        <w:t xml:space="preserve">Serving </w:t>
      </w:r>
      <w:r w:rsidRPr="00560DC7">
        <w:t xml:space="preserve">SMF can implement anchor SMF functionality for one or more DNN/S-NSSAI(s) (e.g. </w:t>
      </w:r>
      <w:proofErr w:type="spellStart"/>
      <w:r w:rsidRPr="00560DC7">
        <w:t>eMBB</w:t>
      </w:r>
      <w:proofErr w:type="spellEnd"/>
      <w:r w:rsidRPr="00560DC7">
        <w:t xml:space="preserve"> DNN, voice DNN). If it cannot act as an anchor SMF for a PDU Session, e.g. as it doesn’t support anchor SMF functionality for specific DNN/S-NSSAI(s), then it selects a proper anchor SMF, which is different from the </w:t>
      </w:r>
      <w:r w:rsidR="00BF00FC">
        <w:t>Serving</w:t>
      </w:r>
      <w:r w:rsidRPr="00560DC7">
        <w:t xml:space="preserve"> SMF.</w:t>
      </w:r>
    </w:p>
    <w:p w14:paraId="57E4532F" w14:textId="6E754963" w:rsidR="00AC3104" w:rsidRPr="00560DC7" w:rsidRDefault="00BF00FC" w:rsidP="005C738F">
      <w:pPr>
        <w:pStyle w:val="B1"/>
        <w:numPr>
          <w:ilvl w:val="0"/>
          <w:numId w:val="8"/>
        </w:numPr>
        <w:rPr>
          <w:rFonts w:eastAsia="Times New Roman"/>
        </w:rPr>
      </w:pPr>
      <w:r>
        <w:t>Serving SMF</w:t>
      </w:r>
      <w:r w:rsidR="00AC3104" w:rsidRPr="00560DC7">
        <w:t xml:space="preserve"> is selected by the AMF e.g. based on the TAI (location) where the UE is currently located, user subscription information and/or capability of an SMF to act as a </w:t>
      </w:r>
      <w:r>
        <w:t>Serving</w:t>
      </w:r>
      <w:r w:rsidR="00AC3104" w:rsidRPr="00560DC7">
        <w:t xml:space="preserve"> SMF, but not based on session level requirements, for example for proper SMF selection</w:t>
      </w:r>
      <w:r w:rsidR="00F025C2">
        <w:t>,</w:t>
      </w:r>
      <w:r w:rsidR="00AC3104" w:rsidRPr="00560DC7">
        <w:t xml:space="preserve"> the 6G AMF is agnostic of PDU Session requirements like DNN, S-NSSAI, support of redundant user plane for URLLC, traffic steering, switching and splitting, etc.. </w:t>
      </w:r>
    </w:p>
    <w:p w14:paraId="69011CD2" w14:textId="3E9EF0EF" w:rsidR="00AC3104" w:rsidRPr="005C738F" w:rsidRDefault="00AC3104" w:rsidP="005C738F">
      <w:pPr>
        <w:pStyle w:val="B1"/>
        <w:numPr>
          <w:ilvl w:val="0"/>
          <w:numId w:val="8"/>
        </w:numPr>
        <w:rPr>
          <w:rFonts w:eastAsia="Times New Roman"/>
        </w:rPr>
      </w:pPr>
      <w:r w:rsidRPr="00560DC7">
        <w:t xml:space="preserve">The 6G AMF selects a </w:t>
      </w:r>
      <w:r w:rsidR="00345AFA">
        <w:t>Serving</w:t>
      </w:r>
      <w:r w:rsidRPr="00560DC7">
        <w:t xml:space="preserve"> SMF for the UE’s very first PDU Session</w:t>
      </w:r>
      <w:r w:rsidR="00FF2CB3">
        <w:t xml:space="preserve"> </w:t>
      </w:r>
      <w:r w:rsidRPr="00560DC7">
        <w:t xml:space="preserve">and the 6G AMF stores the </w:t>
      </w:r>
      <w:r w:rsidR="00345AFA">
        <w:t>Serving</w:t>
      </w:r>
      <w:r w:rsidRPr="00560DC7">
        <w:t xml:space="preserve"> SMF ID in the UE context it holds. For the subsequent PDU Sessions of the same UE, the AMF uses the same </w:t>
      </w:r>
      <w:r w:rsidR="00345AFA">
        <w:t xml:space="preserve">Serving </w:t>
      </w:r>
      <w:r w:rsidRPr="00560DC7">
        <w:t xml:space="preserve">SMF based on the </w:t>
      </w:r>
      <w:r w:rsidR="00345AFA">
        <w:t xml:space="preserve">Serving </w:t>
      </w:r>
      <w:r w:rsidRPr="00560DC7">
        <w:t xml:space="preserve">SMF ID and its URI stored in </w:t>
      </w:r>
      <w:r w:rsidR="00345AFA">
        <w:t>its</w:t>
      </w:r>
      <w:r w:rsidRPr="00560DC7">
        <w:t xml:space="preserve"> UE context. </w:t>
      </w:r>
    </w:p>
    <w:p w14:paraId="6ABB8C83" w14:textId="370D3B7A" w:rsidR="00AC3104" w:rsidRPr="00806570" w:rsidRDefault="00AC3104" w:rsidP="00806570">
      <w:pPr>
        <w:pStyle w:val="B1"/>
        <w:numPr>
          <w:ilvl w:val="0"/>
          <w:numId w:val="8"/>
        </w:numPr>
        <w:rPr>
          <w:rFonts w:eastAsia="Times New Roman"/>
        </w:rPr>
      </w:pPr>
      <w:r w:rsidRPr="00560DC7">
        <w:t xml:space="preserve">For each PDU session request, the </w:t>
      </w:r>
      <w:r w:rsidR="00806570">
        <w:t>Serving</w:t>
      </w:r>
      <w:r w:rsidRPr="00560DC7">
        <w:t xml:space="preserve"> SMF handles the selection of an anchor SMF </w:t>
      </w:r>
      <w:proofErr w:type="spellStart"/>
      <w:r w:rsidRPr="00560DC7">
        <w:t>i.e</w:t>
      </w:r>
      <w:proofErr w:type="spellEnd"/>
      <w:r w:rsidRPr="00560DC7">
        <w:t xml:space="preserve"> in cases when </w:t>
      </w:r>
      <w:r w:rsidR="00806570">
        <w:t>the Serving</w:t>
      </w:r>
      <w:r w:rsidRPr="00560DC7">
        <w:t xml:space="preserve"> SMF itself cannot serve the requested PDU session then it may select an</w:t>
      </w:r>
      <w:r w:rsidR="00C77697">
        <w:t xml:space="preserve"> A</w:t>
      </w:r>
      <w:r w:rsidRPr="00560DC7">
        <w:t xml:space="preserve">nchor SMF. </w:t>
      </w:r>
      <w:r w:rsidR="00806570">
        <w:t xml:space="preserve">When the </w:t>
      </w:r>
      <w:r w:rsidR="00806570">
        <w:lastRenderedPageBreak/>
        <w:t>Serving SMF and the Anchor SMF are different for a given PDU Session, then only the Serving SMF stores the Anchor SMF ID, while the AMF stores only the Serving SMF ID.</w:t>
      </w:r>
    </w:p>
    <w:p w14:paraId="45B02398" w14:textId="1D686FF3" w:rsidR="00AC3104" w:rsidRPr="00560DC7" w:rsidRDefault="00AC3104" w:rsidP="005C738F">
      <w:pPr>
        <w:pStyle w:val="B1"/>
        <w:numPr>
          <w:ilvl w:val="0"/>
          <w:numId w:val="8"/>
        </w:numPr>
      </w:pPr>
      <w:r w:rsidRPr="00560DC7">
        <w:t xml:space="preserve">The anchor SMF assigns a 6G-SM-GUTI with a session specific identifier that is used for uniquely identifying the PDU Session within the 6G System, thus the </w:t>
      </w:r>
      <w:r w:rsidR="00C77697">
        <w:t>Serving</w:t>
      </w:r>
      <w:r w:rsidRPr="00560DC7">
        <w:t xml:space="preserve"> SMF when acting as an anchor SMF </w:t>
      </w:r>
      <w:proofErr w:type="gramStart"/>
      <w:r w:rsidRPr="00560DC7">
        <w:t>is capable of assigning</w:t>
      </w:r>
      <w:proofErr w:type="gramEnd"/>
      <w:r w:rsidRPr="00560DC7">
        <w:t xml:space="preserve"> 6G-SM-GUTI with session specific identifier that is used to uniquely identify the PDU Session.</w:t>
      </w:r>
    </w:p>
    <w:p w14:paraId="6092DE11" w14:textId="6D895D61" w:rsidR="00AC3104" w:rsidRPr="00560DC7" w:rsidRDefault="004548C3" w:rsidP="00B676A4">
      <w:pPr>
        <w:pStyle w:val="B1"/>
        <w:numPr>
          <w:ilvl w:val="0"/>
          <w:numId w:val="8"/>
        </w:numPr>
      </w:pPr>
      <w:r>
        <w:t>W</w:t>
      </w:r>
      <w:r w:rsidR="00AC3104" w:rsidRPr="00560DC7">
        <w:t xml:space="preserve">hen </w:t>
      </w:r>
      <w:r>
        <w:t>the Serving SMF</w:t>
      </w:r>
      <w:r w:rsidR="00AC3104" w:rsidRPr="00560DC7">
        <w:t xml:space="preserve"> is not acting as an </w:t>
      </w:r>
      <w:r>
        <w:t>A</w:t>
      </w:r>
      <w:r w:rsidR="00AC3104" w:rsidRPr="00560DC7">
        <w:t xml:space="preserve">nchor SMF for a PDU Session, it is in the signalling path after the selection of the </w:t>
      </w:r>
      <w:r>
        <w:t>A</w:t>
      </w:r>
      <w:r w:rsidR="00AC3104" w:rsidRPr="00560DC7">
        <w:t>nchor SMF</w:t>
      </w:r>
      <w:r w:rsidR="005F690C">
        <w:t xml:space="preserve"> for the PDU Session</w:t>
      </w:r>
      <w:r w:rsidR="00AC3104" w:rsidRPr="00560DC7">
        <w:t xml:space="preserve">, thus </w:t>
      </w:r>
      <w:r w:rsidR="005F690C">
        <w:t xml:space="preserve">it </w:t>
      </w:r>
      <w:r w:rsidR="00AC3104" w:rsidRPr="00560DC7">
        <w:t>aggregat</w:t>
      </w:r>
      <w:r w:rsidR="005F690C">
        <w:t>es</w:t>
      </w:r>
      <w:r w:rsidR="00AC3104" w:rsidRPr="00560DC7">
        <w:t xml:space="preserve"> session management information in case of handovers, IWK between 5G and 6G.</w:t>
      </w:r>
    </w:p>
    <w:p w14:paraId="4AD429E4" w14:textId="333B2B3C" w:rsidR="00AC3104" w:rsidRPr="00385FFB" w:rsidRDefault="00AC3104" w:rsidP="006952D0">
      <w:pPr>
        <w:pStyle w:val="B1"/>
        <w:numPr>
          <w:ilvl w:val="0"/>
          <w:numId w:val="8"/>
        </w:numPr>
      </w:pPr>
      <w:r w:rsidRPr="00560DC7">
        <w:t xml:space="preserve">The </w:t>
      </w:r>
      <w:r w:rsidR="00B676A4">
        <w:t xml:space="preserve">Serving </w:t>
      </w:r>
      <w:r w:rsidRPr="00560DC7">
        <w:t xml:space="preserve">SMF may change due to UE mobility (if the source </w:t>
      </w:r>
      <w:r w:rsidR="00B676A4">
        <w:t>Serving</w:t>
      </w:r>
      <w:r w:rsidRPr="00560DC7">
        <w:t xml:space="preserve"> SMF was acting as both </w:t>
      </w:r>
      <w:r w:rsidR="00B676A4">
        <w:t>Serving</w:t>
      </w:r>
      <w:r w:rsidRPr="00560DC7">
        <w:t xml:space="preserve"> SMF and Anchor SMF for a PDU Session, after change of </w:t>
      </w:r>
      <w:r w:rsidR="00B676A4">
        <w:t>Serving</w:t>
      </w:r>
      <w:r w:rsidRPr="00560DC7">
        <w:t xml:space="preserve"> SMF, the </w:t>
      </w:r>
      <w:r w:rsidR="00BB5F09">
        <w:t xml:space="preserve">source </w:t>
      </w:r>
      <w:r w:rsidR="00B676A4">
        <w:t>Serving</w:t>
      </w:r>
      <w:r w:rsidRPr="00560DC7">
        <w:t xml:space="preserve"> SMF acts only as anchor SMF for that PDU Session)</w:t>
      </w:r>
      <w:r w:rsidR="00385FFB">
        <w:t>.</w:t>
      </w:r>
    </w:p>
    <w:p w14:paraId="645F7B51" w14:textId="40302FEF" w:rsidR="006952D0" w:rsidRPr="00F561EA" w:rsidRDefault="00596FD0" w:rsidP="00596FD0">
      <w:pPr>
        <w:pStyle w:val="Heading5"/>
      </w:pPr>
      <w:r>
        <w:t xml:space="preserve">6.X.Y.1.2 </w:t>
      </w:r>
      <w:r w:rsidR="00633169" w:rsidRPr="00F561EA">
        <w:t>6G NAS protocol stack</w:t>
      </w:r>
      <w:r w:rsidR="006952D0" w:rsidRPr="00F561EA">
        <w:t>:</w:t>
      </w:r>
    </w:p>
    <w:p w14:paraId="6EC2BE7A" w14:textId="5AF0D37C" w:rsidR="006952D0" w:rsidRDefault="006952D0" w:rsidP="006952D0">
      <w:pPr>
        <w:pStyle w:val="BodyText"/>
        <w:rPr>
          <w:lang w:val="en-US"/>
        </w:rPr>
      </w:pPr>
      <w:r>
        <w:rPr>
          <w:lang w:val="en-US"/>
        </w:rPr>
        <w:t xml:space="preserve">The </w:t>
      </w:r>
      <w:r w:rsidRPr="0475F02C">
        <w:rPr>
          <w:lang w:val="en-US"/>
        </w:rPr>
        <w:t xml:space="preserve">NAS protocol stack is designed primarily to support </w:t>
      </w:r>
      <w:r w:rsidRPr="79A50647">
        <w:rPr>
          <w:lang w:val="en-US"/>
        </w:rPr>
        <w:t>Mobility Management</w:t>
      </w:r>
      <w:r>
        <w:rPr>
          <w:lang w:val="en-US"/>
        </w:rPr>
        <w:t xml:space="preserve"> (MM)</w:t>
      </w:r>
      <w:r w:rsidRPr="79A50647">
        <w:rPr>
          <w:lang w:val="en-US"/>
        </w:rPr>
        <w:t>, Registration Management</w:t>
      </w:r>
      <w:r>
        <w:rPr>
          <w:lang w:val="en-US"/>
        </w:rPr>
        <w:t xml:space="preserve"> (RM)</w:t>
      </w:r>
      <w:r w:rsidRPr="79A50647">
        <w:rPr>
          <w:lang w:val="en-US"/>
        </w:rPr>
        <w:t xml:space="preserve">, </w:t>
      </w:r>
      <w:r>
        <w:rPr>
          <w:lang w:val="en-US"/>
        </w:rPr>
        <w:t xml:space="preserve">connection management (CM), </w:t>
      </w:r>
      <w:r w:rsidRPr="79A50647">
        <w:rPr>
          <w:lang w:val="en-US"/>
        </w:rPr>
        <w:t>session management</w:t>
      </w:r>
      <w:r>
        <w:rPr>
          <w:lang w:val="en-US"/>
        </w:rPr>
        <w:t xml:space="preserve"> (SM)</w:t>
      </w:r>
      <w:r w:rsidRPr="79A50647">
        <w:rPr>
          <w:lang w:val="en-US"/>
        </w:rPr>
        <w:t xml:space="preserve"> and security aspects.</w:t>
      </w:r>
      <w:r w:rsidRPr="0475F02C">
        <w:rPr>
          <w:lang w:val="en-US"/>
        </w:rPr>
        <w:t xml:space="preserve"> </w:t>
      </w:r>
      <w:r w:rsidR="008C060E">
        <w:rPr>
          <w:lang w:val="en-US"/>
        </w:rPr>
        <w:t>Additional NAS functionalities may be supported, reflected as NAS XX in figure 6.X.Y.1</w:t>
      </w:r>
      <w:r w:rsidR="00285FC7">
        <w:rPr>
          <w:lang w:val="en-US"/>
        </w:rPr>
        <w:t>.2</w:t>
      </w:r>
      <w:r w:rsidR="008C060E">
        <w:rPr>
          <w:lang w:val="en-US"/>
        </w:rPr>
        <w:t xml:space="preserve">-1. </w:t>
      </w:r>
      <w:r>
        <w:rPr>
          <w:lang w:val="en-US"/>
        </w:rPr>
        <w:t xml:space="preserve">The NAS protocol </w:t>
      </w:r>
      <w:r w:rsidRPr="0475F02C">
        <w:rPr>
          <w:lang w:val="en-US"/>
        </w:rPr>
        <w:t xml:space="preserve">resides on top of </w:t>
      </w:r>
      <w:r>
        <w:rPr>
          <w:lang w:val="en-US"/>
        </w:rPr>
        <w:t>the Radio Resource Control (</w:t>
      </w:r>
      <w:r w:rsidRPr="0475F02C">
        <w:rPr>
          <w:lang w:val="en-US"/>
        </w:rPr>
        <w:t>RRC</w:t>
      </w:r>
      <w:r>
        <w:rPr>
          <w:lang w:val="en-US"/>
        </w:rPr>
        <w:t>)</w:t>
      </w:r>
      <w:r w:rsidRPr="0475F02C">
        <w:rPr>
          <w:lang w:val="en-US"/>
        </w:rPr>
        <w:t xml:space="preserve"> protocol layer</w:t>
      </w:r>
      <w:r>
        <w:rPr>
          <w:lang w:val="en-US"/>
        </w:rPr>
        <w:t>, which provides control plane between the UE and the RAN</w:t>
      </w:r>
      <w:r w:rsidRPr="0475F02C">
        <w:rPr>
          <w:lang w:val="en-US"/>
        </w:rPr>
        <w:t xml:space="preserve">. </w:t>
      </w:r>
    </w:p>
    <w:p w14:paraId="15519F63" w14:textId="4BF56173" w:rsidR="006952D0" w:rsidRDefault="006952D0" w:rsidP="001B5B9A">
      <w:pPr>
        <w:pStyle w:val="BodyText"/>
        <w:rPr>
          <w:lang w:val="en-US"/>
        </w:rPr>
      </w:pPr>
      <w:r w:rsidRPr="3158652D">
        <w:rPr>
          <w:lang w:val="en-US"/>
        </w:rPr>
        <w:t>The proposed modular NAS</w:t>
      </w:r>
      <w:r w:rsidRPr="0475F02C">
        <w:rPr>
          <w:lang w:val="en-US"/>
        </w:rPr>
        <w:t xml:space="preserve"> protocol design </w:t>
      </w:r>
      <w:r w:rsidRPr="3158652D">
        <w:rPr>
          <w:lang w:val="en-US"/>
        </w:rPr>
        <w:t>is</w:t>
      </w:r>
      <w:r w:rsidRPr="0475F02C">
        <w:rPr>
          <w:lang w:val="en-US"/>
        </w:rPr>
        <w:t xml:space="preserve"> </w:t>
      </w:r>
      <w:r>
        <w:rPr>
          <w:lang w:val="en-US"/>
        </w:rPr>
        <w:t xml:space="preserve">intended to support NAS modules independently, be </w:t>
      </w:r>
      <w:r w:rsidRPr="0475F02C">
        <w:rPr>
          <w:lang w:val="en-US"/>
        </w:rPr>
        <w:t>agnostic to</w:t>
      </w:r>
      <w:r w:rsidRPr="3158652D">
        <w:rPr>
          <w:lang w:val="en-US"/>
        </w:rPr>
        <w:t xml:space="preserve"> </w:t>
      </w:r>
      <w:r w:rsidRPr="0475F02C">
        <w:rPr>
          <w:lang w:val="en-US"/>
        </w:rPr>
        <w:t>the underlying RRC protocol layer</w:t>
      </w:r>
      <w:r>
        <w:rPr>
          <w:lang w:val="en-US"/>
        </w:rPr>
        <w:t xml:space="preserve">, and </w:t>
      </w:r>
      <w:r w:rsidRPr="680C2200">
        <w:rPr>
          <w:lang w:val="en-US"/>
        </w:rPr>
        <w:t>integrates</w:t>
      </w:r>
      <w:r>
        <w:rPr>
          <w:lang w:val="en-US"/>
        </w:rPr>
        <w:t xml:space="preserve"> </w:t>
      </w:r>
      <w:r w:rsidRPr="00BB4D74">
        <w:rPr>
          <w:lang w:val="en-US"/>
        </w:rPr>
        <w:t>a</w:t>
      </w:r>
      <w:r>
        <w:rPr>
          <w:lang w:val="en-US"/>
        </w:rPr>
        <w:t xml:space="preserve"> separate</w:t>
      </w:r>
      <w:r w:rsidRPr="00BB4D74">
        <w:rPr>
          <w:lang w:val="en-US"/>
        </w:rPr>
        <w:t xml:space="preserve"> NAS routing layer</w:t>
      </w:r>
      <w:r>
        <w:rPr>
          <w:lang w:val="en-US"/>
        </w:rPr>
        <w:t xml:space="preserve"> responsible for</w:t>
      </w:r>
      <w:r w:rsidRPr="00C90365">
        <w:rPr>
          <w:lang w:val="en-US"/>
        </w:rPr>
        <w:t xml:space="preserve"> </w:t>
      </w:r>
      <w:r w:rsidRPr="00BB4D74">
        <w:rPr>
          <w:lang w:val="en-US"/>
        </w:rPr>
        <w:t>rout</w:t>
      </w:r>
      <w:r>
        <w:rPr>
          <w:lang w:val="en-US"/>
        </w:rPr>
        <w:t>ing</w:t>
      </w:r>
      <w:r w:rsidRPr="00BB4D74">
        <w:rPr>
          <w:lang w:val="en-US"/>
        </w:rPr>
        <w:t xml:space="preserve"> NAS message</w:t>
      </w:r>
      <w:r>
        <w:rPr>
          <w:lang w:val="en-US"/>
        </w:rPr>
        <w:t>s</w:t>
      </w:r>
      <w:r w:rsidRPr="00BB4D74">
        <w:rPr>
          <w:lang w:val="en-US"/>
        </w:rPr>
        <w:t xml:space="preserve"> to the appropriate NAS module both on the Downlink and Uplink.</w:t>
      </w:r>
    </w:p>
    <w:p w14:paraId="4406D83D" w14:textId="3FE5C4B0" w:rsidR="005905A2" w:rsidRDefault="005905A2" w:rsidP="001B5B9A">
      <w:pPr>
        <w:pStyle w:val="BodyText"/>
        <w:rPr>
          <w:b/>
          <w:bCs/>
          <w:lang w:val="en-US"/>
        </w:rPr>
      </w:pPr>
    </w:p>
    <w:p w14:paraId="337AF3EC" w14:textId="6AA5A3C6" w:rsidR="00452234" w:rsidRDefault="00452234" w:rsidP="001B5B9A">
      <w:pPr>
        <w:pStyle w:val="BodyText"/>
        <w:rPr>
          <w:b/>
          <w:bCs/>
          <w:lang w:val="en-US"/>
        </w:rPr>
      </w:pPr>
    </w:p>
    <w:p w14:paraId="185C0AF1" w14:textId="36F2B676" w:rsidR="002424C8" w:rsidRPr="00197668" w:rsidRDefault="5CF5BBFD" w:rsidP="001B5B9A">
      <w:pPr>
        <w:pStyle w:val="BodyText"/>
      </w:pPr>
      <w:r>
        <w:rPr>
          <w:noProof/>
        </w:rPr>
        <w:drawing>
          <wp:inline distT="0" distB="0" distL="0" distR="0" wp14:anchorId="4EEEB028" wp14:editId="2C48322E">
            <wp:extent cx="5613689" cy="1943200"/>
            <wp:effectExtent l="0" t="0" r="0" b="0"/>
            <wp:docPr id="1425413320"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25413320" name="Picture 1425413320"/>
                    <pic:cNvPicPr/>
                  </pic:nvPicPr>
                  <pic:blipFill>
                    <a:blip r:embed="rId17">
                      <a:extLst>
                        <a:ext uri="{28A0092B-C50C-407E-A947-70E740481C1C}">
                          <a14:useLocalDpi xmlns:a14="http://schemas.microsoft.com/office/drawing/2010/main"/>
                        </a:ext>
                      </a:extLst>
                    </a:blip>
                    <a:stretch>
                      <a:fillRect/>
                    </a:stretch>
                  </pic:blipFill>
                  <pic:spPr>
                    <a:xfrm>
                      <a:off x="0" y="0"/>
                      <a:ext cx="5613689" cy="1943200"/>
                    </a:xfrm>
                    <a:prstGeom prst="rect">
                      <a:avLst/>
                    </a:prstGeom>
                  </pic:spPr>
                </pic:pic>
              </a:graphicData>
            </a:graphic>
          </wp:inline>
        </w:drawing>
      </w:r>
    </w:p>
    <w:p w14:paraId="159F6EDB" w14:textId="4D68BC2D" w:rsidR="00E07725" w:rsidRPr="001B5B9A" w:rsidRDefault="00E07725" w:rsidP="00197668">
      <w:pPr>
        <w:pStyle w:val="BodyText"/>
        <w:jc w:val="center"/>
        <w:rPr>
          <w:lang w:val="en-US"/>
        </w:rPr>
      </w:pPr>
      <w:r w:rsidRPr="00033227">
        <w:rPr>
          <w:lang w:val="en-US"/>
        </w:rPr>
        <w:t xml:space="preserve">Figure </w:t>
      </w:r>
      <w:r w:rsidR="00197668" w:rsidRPr="00033227">
        <w:rPr>
          <w:lang w:val="en-US"/>
        </w:rPr>
        <w:t>6.X.Y.1</w:t>
      </w:r>
      <w:r w:rsidR="00285FC7">
        <w:rPr>
          <w:lang w:val="en-US"/>
        </w:rPr>
        <w:t>.2</w:t>
      </w:r>
      <w:r w:rsidR="00197668" w:rsidRPr="00033227">
        <w:rPr>
          <w:lang w:val="en-US"/>
        </w:rPr>
        <w:t>-1</w:t>
      </w:r>
      <w:r w:rsidRPr="00033227">
        <w:rPr>
          <w:lang w:val="en-US"/>
        </w:rPr>
        <w:t>:</w:t>
      </w:r>
      <w:r>
        <w:rPr>
          <w:lang w:val="en-US"/>
        </w:rPr>
        <w:t xml:space="preserve"> </w:t>
      </w:r>
      <w:r w:rsidR="00197668">
        <w:rPr>
          <w:lang w:val="en-US"/>
        </w:rPr>
        <w:t>6G NAS protocol stack</w:t>
      </w:r>
    </w:p>
    <w:p w14:paraId="0436A7FB" w14:textId="4F7A2A6C" w:rsidR="00093E44" w:rsidRPr="00F561EA" w:rsidRDefault="00596FD0" w:rsidP="00596FD0">
      <w:pPr>
        <w:pStyle w:val="Heading5"/>
      </w:pPr>
      <w:r>
        <w:t xml:space="preserve">6.X.Y.1.3 </w:t>
      </w:r>
      <w:r w:rsidR="00F561EA" w:rsidRPr="00F561EA">
        <w:t>UE and Network Identifiers</w:t>
      </w:r>
    </w:p>
    <w:p w14:paraId="5048EDF7" w14:textId="2602A4ED" w:rsidR="00F561EA" w:rsidRDefault="0CFF3FED" w:rsidP="00F561EA">
      <w:pPr>
        <w:pStyle w:val="BodyText"/>
        <w:rPr>
          <w:lang w:val="en-US" w:eastAsia="en-US"/>
        </w:rPr>
      </w:pPr>
      <w:r w:rsidRPr="7B958D1E">
        <w:rPr>
          <w:lang w:val="en-US" w:eastAsia="en-US"/>
        </w:rPr>
        <w:t xml:space="preserve">UE and Network identifiers must be designed to enable the modular NAS protocol design, specifically enabling routing of NAS </w:t>
      </w:r>
      <w:r w:rsidR="39BCCB25" w:rsidRPr="7B958D1E">
        <w:rPr>
          <w:lang w:val="en-US" w:eastAsia="en-US"/>
        </w:rPr>
        <w:t>message</w:t>
      </w:r>
      <w:r w:rsidR="00E474C3">
        <w:rPr>
          <w:lang w:val="en-US" w:eastAsia="en-US"/>
        </w:rPr>
        <w:t xml:space="preserve"> container</w:t>
      </w:r>
      <w:r w:rsidR="39BCCB25" w:rsidRPr="7B958D1E">
        <w:rPr>
          <w:lang w:val="en-US" w:eastAsia="en-US"/>
        </w:rPr>
        <w:t>s</w:t>
      </w:r>
      <w:r w:rsidRPr="7B958D1E">
        <w:rPr>
          <w:lang w:val="en-US" w:eastAsia="en-US"/>
        </w:rPr>
        <w:t xml:space="preserve"> appropriately on the uplink and downlink. The proposed modular NAS approach uses temporary identifiers to facilitate routing of NAS </w:t>
      </w:r>
      <w:r w:rsidR="6E43551F" w:rsidRPr="7B958D1E">
        <w:rPr>
          <w:lang w:val="en-US" w:eastAsia="en-US"/>
        </w:rPr>
        <w:t>message</w:t>
      </w:r>
      <w:r w:rsidR="00E474C3">
        <w:rPr>
          <w:lang w:val="en-US" w:eastAsia="en-US"/>
        </w:rPr>
        <w:t xml:space="preserve"> container</w:t>
      </w:r>
      <w:r w:rsidR="6E43551F" w:rsidRPr="7B958D1E">
        <w:rPr>
          <w:lang w:val="en-US" w:eastAsia="en-US"/>
        </w:rPr>
        <w:t>s</w:t>
      </w:r>
      <w:r w:rsidRPr="7B958D1E">
        <w:rPr>
          <w:lang w:val="en-US" w:eastAsia="en-US"/>
        </w:rPr>
        <w:t>, ensuring strict subscriber confidentiality and privacy protection and does not expose UE permanent identifiers to the RAN. The temporary UE identifiers are assigned for the UE by the CN functions terminating NAS modules.</w:t>
      </w:r>
    </w:p>
    <w:p w14:paraId="18DDF167" w14:textId="4E7DE8CB" w:rsidR="00F561EA" w:rsidRDefault="00F561EA" w:rsidP="00F561EA">
      <w:pPr>
        <w:pStyle w:val="BodyText"/>
        <w:rPr>
          <w:lang w:val="en-US" w:eastAsia="en-US"/>
        </w:rPr>
      </w:pPr>
      <w:r w:rsidRPr="1EAFB4B5">
        <w:rPr>
          <w:lang w:val="en-US" w:eastAsia="en-US"/>
        </w:rPr>
        <w:t xml:space="preserve"> In 5G, the 5G </w:t>
      </w:r>
      <w:r w:rsidRPr="1EAFB4B5">
        <w:rPr>
          <w:lang w:val="en-US"/>
        </w:rPr>
        <w:t>Globally Unique Temporary Identifier (</w:t>
      </w:r>
      <w:r w:rsidRPr="1EAFB4B5">
        <w:rPr>
          <w:lang w:val="en-US" w:eastAsia="en-US"/>
        </w:rPr>
        <w:t xml:space="preserve">5G-GUTI) is a UE’s temporary identifier assigned by the 5G AMF. For 6G, to enable independent NAS modules and distributed termination of these NAS modules on different NFs, </w:t>
      </w:r>
      <w:r w:rsidR="506ECF87" w:rsidRPr="1EAFB4B5">
        <w:rPr>
          <w:lang w:val="en-US" w:eastAsia="en-US"/>
        </w:rPr>
        <w:t xml:space="preserve">it is </w:t>
      </w:r>
      <w:r w:rsidRPr="1EAFB4B5">
        <w:rPr>
          <w:lang w:val="en-US" w:eastAsia="en-US"/>
        </w:rPr>
        <w:t>propose</w:t>
      </w:r>
      <w:r w:rsidR="51FF7BE3" w:rsidRPr="1EAFB4B5">
        <w:rPr>
          <w:lang w:val="en-US" w:eastAsia="en-US"/>
        </w:rPr>
        <w:t>d</w:t>
      </w:r>
      <w:r w:rsidRPr="1EAFB4B5">
        <w:rPr>
          <w:lang w:val="en-US" w:eastAsia="en-US"/>
        </w:rPr>
        <w:t xml:space="preserve"> that the respective CN NFs assign GUTI-like NAS UE identifiers specific to a NAS message type (e.g., MM, SM)</w:t>
      </w:r>
      <w:r w:rsidR="001C5716" w:rsidRPr="1EAFB4B5">
        <w:rPr>
          <w:lang w:val="en-US" w:eastAsia="en-US"/>
        </w:rPr>
        <w:t xml:space="preserve"> </w:t>
      </w:r>
      <w:r w:rsidRPr="1EAFB4B5">
        <w:rPr>
          <w:lang w:val="en-US" w:eastAsia="en-US"/>
        </w:rPr>
        <w:t xml:space="preserve">and provide them to the UE. Temporary NAS UE identifiers can also be reallocated by the respective NF (i.e. if the temporary identifier has been exposed in clear) and this helps ensure that there is no privacy risk. </w:t>
      </w:r>
    </w:p>
    <w:p w14:paraId="1582B9A3" w14:textId="16D73BA7" w:rsidR="00F561EA" w:rsidRDefault="2F51E1F1" w:rsidP="00F561EA">
      <w:pPr>
        <w:pStyle w:val="BodyText"/>
        <w:rPr>
          <w:lang w:val="en-US" w:eastAsia="en-US"/>
        </w:rPr>
      </w:pPr>
      <w:r w:rsidRPr="1EAFB4B5">
        <w:rPr>
          <w:lang w:val="en-US" w:eastAsia="en-US"/>
        </w:rPr>
        <w:t>This solution propos</w:t>
      </w:r>
      <w:r w:rsidR="1672F689" w:rsidRPr="1EAFB4B5">
        <w:rPr>
          <w:lang w:val="en-US" w:eastAsia="en-US"/>
        </w:rPr>
        <w:t>es</w:t>
      </w:r>
      <w:r w:rsidR="00F561EA" w:rsidRPr="1EAFB4B5">
        <w:rPr>
          <w:lang w:val="en-US" w:eastAsia="en-US"/>
        </w:rPr>
        <w:t xml:space="preserve"> </w:t>
      </w:r>
      <w:r w:rsidR="00C23031" w:rsidRPr="1EAFB4B5">
        <w:rPr>
          <w:lang w:val="en-US" w:eastAsia="en-US"/>
        </w:rPr>
        <w:t xml:space="preserve">to </w:t>
      </w:r>
      <w:r w:rsidR="00F561EA" w:rsidRPr="1EAFB4B5">
        <w:rPr>
          <w:lang w:val="en-US" w:eastAsia="en-US"/>
        </w:rPr>
        <w:t>re-us</w:t>
      </w:r>
      <w:r w:rsidR="00C23031" w:rsidRPr="1EAFB4B5">
        <w:rPr>
          <w:lang w:val="en-US" w:eastAsia="en-US"/>
        </w:rPr>
        <w:t>e</w:t>
      </w:r>
      <w:r w:rsidR="00F561EA" w:rsidRPr="1EAFB4B5">
        <w:rPr>
          <w:lang w:val="en-US" w:eastAsia="en-US"/>
        </w:rPr>
        <w:t xml:space="preserve"> the 5G-GUTI structure, which enables re-use of the NF set concept for resiliency. </w:t>
      </w:r>
    </w:p>
    <w:p w14:paraId="5318650D" w14:textId="5A183C8D" w:rsidR="00F561EA" w:rsidRDefault="30BF780D" w:rsidP="00F561EA">
      <w:pPr>
        <w:pStyle w:val="BodyText"/>
        <w:rPr>
          <w:lang w:val="en-US" w:eastAsia="en-US"/>
        </w:rPr>
      </w:pPr>
      <w:r w:rsidRPr="7B958D1E">
        <w:rPr>
          <w:lang w:val="en-US" w:eastAsia="en-US"/>
        </w:rPr>
        <w:t>A</w:t>
      </w:r>
      <w:r w:rsidR="0CFF3FED" w:rsidRPr="7B958D1E">
        <w:rPr>
          <w:lang w:val="en-US" w:eastAsia="en-US"/>
        </w:rPr>
        <w:t xml:space="preserve"> NAS message type discriminator </w:t>
      </w:r>
      <w:r w:rsidRPr="7B958D1E">
        <w:rPr>
          <w:lang w:val="en-US" w:eastAsia="en-US"/>
        </w:rPr>
        <w:t xml:space="preserve">is proposed </w:t>
      </w:r>
      <w:r w:rsidR="0CFF3FED" w:rsidRPr="7B958D1E">
        <w:rPr>
          <w:lang w:val="en-US" w:eastAsia="en-US"/>
        </w:rPr>
        <w:t xml:space="preserve">so that the NAS modules can be differentiated using the discriminator and used for routing the NAS message container appropriately to the respective </w:t>
      </w:r>
      <w:r w:rsidR="46CD4D4E" w:rsidRPr="7B958D1E">
        <w:rPr>
          <w:lang w:val="en-US" w:eastAsia="en-US"/>
        </w:rPr>
        <w:t xml:space="preserve">NAS </w:t>
      </w:r>
      <w:r w:rsidR="0CFF3FED" w:rsidRPr="7B958D1E">
        <w:rPr>
          <w:lang w:val="en-US" w:eastAsia="en-US"/>
        </w:rPr>
        <w:t xml:space="preserve">module in the UE for processing the NAS message. </w:t>
      </w:r>
    </w:p>
    <w:p w14:paraId="69E97E75" w14:textId="77777777" w:rsidR="00F561EA" w:rsidRDefault="00F561EA" w:rsidP="00F561EA">
      <w:pPr>
        <w:tabs>
          <w:tab w:val="left" w:pos="280"/>
        </w:tabs>
        <w:spacing w:after="120" w:line="228" w:lineRule="auto"/>
        <w:jc w:val="both"/>
      </w:pPr>
      <w:r>
        <w:t>The NAS UE identifiers have the form of XX-6G-GUTI, where:</w:t>
      </w:r>
    </w:p>
    <w:p w14:paraId="3DA54D6F" w14:textId="77777777" w:rsidR="00F561EA" w:rsidRDefault="00F561EA" w:rsidP="00F561EA">
      <w:pPr>
        <w:pStyle w:val="ListParagraph"/>
        <w:numPr>
          <w:ilvl w:val="0"/>
          <w:numId w:val="7"/>
        </w:numPr>
        <w:tabs>
          <w:tab w:val="left" w:pos="280"/>
        </w:tabs>
        <w:spacing w:after="120" w:line="228" w:lineRule="auto"/>
        <w:ind w:left="567"/>
        <w:jc w:val="both"/>
      </w:pPr>
      <w:r>
        <w:rPr>
          <w:spacing w:val="-1"/>
        </w:rPr>
        <w:lastRenderedPageBreak/>
        <w:t>XX-6G-GUTI = XX + GUNF ID + 6G-TMSI</w:t>
      </w:r>
    </w:p>
    <w:p w14:paraId="099869A1" w14:textId="77777777" w:rsidR="00F561EA" w:rsidRDefault="00F561EA" w:rsidP="00F561EA">
      <w:pPr>
        <w:pStyle w:val="ListParagraph"/>
        <w:numPr>
          <w:ilvl w:val="1"/>
          <w:numId w:val="7"/>
        </w:numPr>
        <w:tabs>
          <w:tab w:val="left" w:pos="280"/>
        </w:tabs>
        <w:spacing w:after="120" w:line="228" w:lineRule="auto"/>
        <w:jc w:val="both"/>
      </w:pPr>
      <w:r w:rsidRPr="00AA338A">
        <w:rPr>
          <w:spacing w:val="-1"/>
        </w:rPr>
        <w:t xml:space="preserve">XX refers to </w:t>
      </w:r>
      <w:r>
        <w:rPr>
          <w:spacing w:val="-1"/>
        </w:rPr>
        <w:t xml:space="preserve">the </w:t>
      </w:r>
      <w:r w:rsidRPr="00AA338A">
        <w:rPr>
          <w:spacing w:val="-1"/>
        </w:rPr>
        <w:t>NAS message type (e.g. MM, SM, Policy, Location, policy)</w:t>
      </w:r>
    </w:p>
    <w:p w14:paraId="3718F1D9" w14:textId="77777777" w:rsidR="00F561EA" w:rsidRDefault="00F561EA" w:rsidP="00F561EA">
      <w:pPr>
        <w:pStyle w:val="ListParagraph"/>
        <w:numPr>
          <w:ilvl w:val="1"/>
          <w:numId w:val="7"/>
        </w:numPr>
        <w:tabs>
          <w:tab w:val="left" w:pos="280"/>
        </w:tabs>
        <w:spacing w:after="120" w:line="228" w:lineRule="auto"/>
        <w:jc w:val="both"/>
      </w:pPr>
      <w:r w:rsidRPr="001825C8">
        <w:rPr>
          <w:spacing w:val="-1"/>
        </w:rPr>
        <w:t xml:space="preserve">GUNF ID (Globally unique NF ID) refers to MCC + MNC + </w:t>
      </w:r>
      <w:r>
        <w:t xml:space="preserve">Group ID + </w:t>
      </w:r>
      <w:r w:rsidRPr="001825C8">
        <w:rPr>
          <w:spacing w:val="-1"/>
        </w:rPr>
        <w:t>NF SET ID + NF pointer ID</w:t>
      </w:r>
      <w:r>
        <w:rPr>
          <w:spacing w:val="-1"/>
        </w:rPr>
        <w:t xml:space="preserve"> </w:t>
      </w:r>
    </w:p>
    <w:p w14:paraId="5302D9B0" w14:textId="77777777" w:rsidR="00F561EA" w:rsidRPr="000A4DD6" w:rsidRDefault="00F561EA" w:rsidP="00F561EA">
      <w:pPr>
        <w:pStyle w:val="ListParagraph"/>
        <w:numPr>
          <w:ilvl w:val="1"/>
          <w:numId w:val="7"/>
        </w:numPr>
        <w:tabs>
          <w:tab w:val="left" w:pos="280"/>
        </w:tabs>
        <w:spacing w:after="120" w:line="228" w:lineRule="auto"/>
        <w:jc w:val="both"/>
      </w:pPr>
      <w:r>
        <w:t xml:space="preserve">6G </w:t>
      </w:r>
      <w:r w:rsidRPr="009312D9">
        <w:t>Temporary Mobile Subscriber Identity</w:t>
      </w:r>
      <w:r>
        <w:t xml:space="preserve"> (6G-TMSI) is a random number assigned by the 6G </w:t>
      </w:r>
      <w:r w:rsidRPr="3158652D">
        <w:rPr>
          <w:rFonts w:eastAsia="Malgun Gothic"/>
          <w:lang w:eastAsia="ko-KR"/>
        </w:rPr>
        <w:t>C</w:t>
      </w:r>
      <w:r>
        <w:t xml:space="preserve">ore </w:t>
      </w:r>
      <w:r w:rsidRPr="3158652D">
        <w:rPr>
          <w:rFonts w:eastAsia="Malgun Gothic"/>
          <w:lang w:eastAsia="ko-KR"/>
        </w:rPr>
        <w:t>NF</w:t>
      </w:r>
      <w:r>
        <w:t xml:space="preserve"> to uniquely identify the UE</w:t>
      </w:r>
      <w:r w:rsidRPr="3158652D">
        <w:rPr>
          <w:rFonts w:eastAsia="Malgun Gothic"/>
          <w:lang w:eastAsia="ko-KR"/>
        </w:rPr>
        <w:t>s</w:t>
      </w:r>
      <w:r>
        <w:t>. The 6G-TMSI identifies the UE uniquely within the set of NFs as represented by NF SET ID.</w:t>
      </w:r>
    </w:p>
    <w:p w14:paraId="2F661632" w14:textId="77777777" w:rsidR="00F561EA" w:rsidRPr="00BB4D74" w:rsidRDefault="00F561EA" w:rsidP="00F561EA">
      <w:pPr>
        <w:pStyle w:val="ListParagraph"/>
        <w:numPr>
          <w:ilvl w:val="0"/>
          <w:numId w:val="7"/>
        </w:numPr>
        <w:tabs>
          <w:tab w:val="left" w:pos="280"/>
        </w:tabs>
        <w:spacing w:after="120" w:line="228" w:lineRule="auto"/>
        <w:ind w:left="567"/>
        <w:jc w:val="both"/>
      </w:pPr>
      <w:r w:rsidRPr="00BB4D74">
        <w:t>XX-6G-S-TMSI can be derived by the UE from XX-6G-GUTI</w:t>
      </w:r>
    </w:p>
    <w:p w14:paraId="7A6E4D29" w14:textId="77777777" w:rsidR="00F561EA" w:rsidRDefault="00F561EA" w:rsidP="00F561EA">
      <w:pPr>
        <w:pStyle w:val="ListParagraph"/>
        <w:numPr>
          <w:ilvl w:val="1"/>
          <w:numId w:val="7"/>
        </w:numPr>
        <w:tabs>
          <w:tab w:val="left" w:pos="280"/>
        </w:tabs>
        <w:spacing w:after="120" w:line="228" w:lineRule="auto"/>
        <w:jc w:val="both"/>
      </w:pPr>
      <w:r>
        <w:t>XX-6G-S-TMSI = XX + NF SET ID + NF Pointer ID + 6G TMSI</w:t>
      </w:r>
    </w:p>
    <w:p w14:paraId="064C2283" w14:textId="58FE47A7" w:rsidR="00000A15" w:rsidRDefault="00F561EA" w:rsidP="00A310C5">
      <w:pPr>
        <w:pStyle w:val="ListParagraph"/>
        <w:numPr>
          <w:ilvl w:val="0"/>
          <w:numId w:val="7"/>
        </w:numPr>
        <w:tabs>
          <w:tab w:val="left" w:pos="280"/>
        </w:tabs>
        <w:spacing w:after="120" w:line="228" w:lineRule="auto"/>
        <w:ind w:left="567"/>
        <w:jc w:val="both"/>
      </w:pPr>
      <w:r>
        <w:t xml:space="preserve">Example MM-6G-GUTI: 00 001 01 128 4 1 </w:t>
      </w:r>
      <w:r w:rsidRPr="00846EB4">
        <w:t>0x32efe46b</w:t>
      </w:r>
      <w:r>
        <w:t>.</w:t>
      </w:r>
    </w:p>
    <w:p w14:paraId="75A99AE1" w14:textId="76C1DD1A" w:rsidR="00A310C5" w:rsidRDefault="00000A15" w:rsidP="00A310C5">
      <w:pPr>
        <w:tabs>
          <w:tab w:val="left" w:pos="280"/>
        </w:tabs>
        <w:spacing w:after="120" w:line="228" w:lineRule="auto"/>
        <w:jc w:val="both"/>
      </w:pPr>
      <w:r>
        <w:t>I</w:t>
      </w:r>
      <w:r w:rsidR="00A310C5">
        <w:t>n the case of SM, SM-6G-GUTI uniquely identif</w:t>
      </w:r>
      <w:r w:rsidR="002047B2">
        <w:t>ies</w:t>
      </w:r>
      <w:r w:rsidR="00A310C5">
        <w:t xml:space="preserve"> the PDU Session</w:t>
      </w:r>
      <w:r w:rsidR="00B85C9F">
        <w:t xml:space="preserve"> and is assigned by the PDU Sesson Anchor SMF</w:t>
      </w:r>
      <w:r w:rsidR="00A310C5">
        <w:t xml:space="preserve">. </w:t>
      </w:r>
    </w:p>
    <w:p w14:paraId="7A27D97C" w14:textId="77777777" w:rsidR="00276D62" w:rsidRPr="00F561EA" w:rsidRDefault="00276D62" w:rsidP="00A310C5">
      <w:pPr>
        <w:tabs>
          <w:tab w:val="left" w:pos="280"/>
        </w:tabs>
        <w:spacing w:after="120" w:line="228" w:lineRule="auto"/>
        <w:jc w:val="both"/>
      </w:pPr>
    </w:p>
    <w:p w14:paraId="20B4997C" w14:textId="74127C47" w:rsidR="0036775E" w:rsidRDefault="0036775E" w:rsidP="0036775E">
      <w:pPr>
        <w:pStyle w:val="Heading4"/>
      </w:pPr>
      <w:r w:rsidRPr="001D0732">
        <w:t>6.X.Y.2</w:t>
      </w:r>
      <w:r w:rsidRPr="001D0732">
        <w:tab/>
        <w:t>Procedures</w:t>
      </w:r>
      <w:bookmarkEnd w:id="42"/>
      <w:bookmarkEnd w:id="50"/>
      <w:bookmarkEnd w:id="51"/>
      <w:bookmarkEnd w:id="52"/>
      <w:bookmarkEnd w:id="53"/>
      <w:bookmarkEnd w:id="54"/>
      <w:bookmarkEnd w:id="55"/>
      <w:bookmarkEnd w:id="56"/>
    </w:p>
    <w:p w14:paraId="1E582BAB" w14:textId="77777777" w:rsidR="006D15C1" w:rsidRPr="006D15C1" w:rsidRDefault="00690307" w:rsidP="006D15C1">
      <w:pPr>
        <w:rPr>
          <w:i/>
          <w:iCs/>
          <w:color w:val="0070C0"/>
        </w:rPr>
      </w:pPr>
      <w:bookmarkStart w:id="58" w:name="_Toc326248711"/>
      <w:bookmarkStart w:id="59" w:name="_Toc510604409"/>
      <w:bookmarkStart w:id="60" w:name="_Toc204948596"/>
      <w:bookmarkStart w:id="61" w:name="_Toc204948723"/>
      <w:bookmarkStart w:id="62" w:name="_Toc206752141"/>
      <w:bookmarkStart w:id="63" w:name="_Toc214981702"/>
      <w:bookmarkStart w:id="64" w:name="_Toc214989627"/>
      <w:bookmarkStart w:id="65" w:name="_Toc215056204"/>
      <w:bookmarkStart w:id="66" w:name="_Toc215665851"/>
      <w:r w:rsidRPr="005818C7">
        <w:rPr>
          <w:i/>
          <w:iCs/>
          <w:color w:val="0070C0"/>
          <w:lang w:val="x-none"/>
        </w:rPr>
        <w:t>Guidance</w:t>
      </w:r>
      <w:r w:rsidR="006D15C1">
        <w:rPr>
          <w:i/>
          <w:iCs/>
          <w:color w:val="0070C0"/>
          <w:lang w:val="x-none"/>
        </w:rPr>
        <w:t xml:space="preserve"> – </w:t>
      </w:r>
      <w:r w:rsidRPr="006D15C1">
        <w:rPr>
          <w:i/>
          <w:iCs/>
          <w:color w:val="0070C0"/>
        </w:rPr>
        <w:t xml:space="preserve">include in this clause: </w:t>
      </w:r>
    </w:p>
    <w:p w14:paraId="1A7A7E84" w14:textId="77777777" w:rsidR="003339E9" w:rsidRDefault="006D15C1" w:rsidP="006D15C1">
      <w:pPr>
        <w:pStyle w:val="B1"/>
        <w:rPr>
          <w:i/>
          <w:iCs/>
          <w:color w:val="0070C0"/>
        </w:rPr>
      </w:pPr>
      <w:r w:rsidRPr="006D15C1">
        <w:rPr>
          <w:i/>
          <w:iCs/>
          <w:color w:val="0070C0"/>
        </w:rPr>
        <w:t>-</w:t>
      </w:r>
      <w:r w:rsidRPr="006D15C1">
        <w:rPr>
          <w:i/>
          <w:iCs/>
          <w:color w:val="0070C0"/>
        </w:rPr>
        <w:tab/>
      </w:r>
      <w:r w:rsidR="00690307" w:rsidRPr="006D15C1">
        <w:rPr>
          <w:i/>
          <w:iCs/>
          <w:color w:val="0070C0"/>
        </w:rPr>
        <w:t>description of the procedures and information flows for the solution</w:t>
      </w:r>
    </w:p>
    <w:p w14:paraId="40813BEA" w14:textId="37822032" w:rsidR="007174D4" w:rsidRPr="006D15C1" w:rsidRDefault="003339E9" w:rsidP="006D15C1">
      <w:pPr>
        <w:pStyle w:val="B1"/>
        <w:rPr>
          <w:i/>
          <w:iCs/>
          <w:color w:val="0070C0"/>
        </w:rPr>
      </w:pPr>
      <w:r>
        <w:rPr>
          <w:i/>
          <w:iCs/>
          <w:color w:val="0070C0"/>
        </w:rPr>
        <w:t xml:space="preserve">- </w:t>
      </w:r>
      <w:r>
        <w:rPr>
          <w:i/>
          <w:iCs/>
          <w:color w:val="0070C0"/>
        </w:rPr>
        <w:tab/>
        <w:t>above the call flow description (figure + steps description), include a brief description of the purpose of the procedure</w:t>
      </w:r>
      <w:r w:rsidR="00690307" w:rsidRPr="006D15C1">
        <w:rPr>
          <w:i/>
          <w:iCs/>
          <w:color w:val="0070C0"/>
        </w:rPr>
        <w:t>.</w:t>
      </w:r>
    </w:p>
    <w:p w14:paraId="5BE812AC" w14:textId="257C1A92" w:rsidR="00F16A85" w:rsidRPr="00F16A85" w:rsidRDefault="00F16A85" w:rsidP="00F16A85">
      <w:pPr>
        <w:pStyle w:val="Heading5"/>
      </w:pPr>
      <w:r>
        <w:lastRenderedPageBreak/>
        <w:t>6.X.Y.2.1 PDU Session Establishment Procedure</w:t>
      </w:r>
    </w:p>
    <w:p w14:paraId="37C310B4" w14:textId="3510ADCB" w:rsidR="00652E03" w:rsidRPr="000D6D79" w:rsidRDefault="00652E03" w:rsidP="0036775E">
      <w:pPr>
        <w:pStyle w:val="Heading4"/>
      </w:pPr>
      <w:r w:rsidRPr="000D6D79">
        <w:rPr>
          <w:rFonts w:ascii="Times New Roman" w:hAnsi="Times New Roman"/>
          <w:sz w:val="20"/>
          <w:lang w:eastAsia="zh-CN"/>
        </w:rPr>
        <w:t xml:space="preserve">Following </w:t>
      </w:r>
      <w:r w:rsidR="000D6D79" w:rsidRPr="000D6D79">
        <w:rPr>
          <w:rFonts w:ascii="Times New Roman" w:hAnsi="Times New Roman"/>
          <w:sz w:val="20"/>
          <w:lang w:eastAsia="zh-CN"/>
        </w:rPr>
        <w:t xml:space="preserve">is the </w:t>
      </w:r>
      <w:r w:rsidRPr="000D6D79">
        <w:rPr>
          <w:rFonts w:ascii="Times New Roman" w:hAnsi="Times New Roman"/>
          <w:sz w:val="20"/>
          <w:lang w:eastAsia="zh-CN"/>
        </w:rPr>
        <w:t>call flow for registration and PDU Session establishment procedure</w:t>
      </w:r>
      <w:r w:rsidR="000D6D79" w:rsidRPr="000D6D79">
        <w:rPr>
          <w:rFonts w:ascii="Times New Roman" w:hAnsi="Times New Roman"/>
          <w:sz w:val="20"/>
          <w:lang w:eastAsia="zh-CN"/>
        </w:rPr>
        <w:t>:</w:t>
      </w:r>
    </w:p>
    <w:p w14:paraId="1DE27590" w14:textId="25DFFECE" w:rsidR="6631B090" w:rsidRPr="002D7EC5" w:rsidRDefault="0069569D" w:rsidP="007037C0">
      <w:pPr>
        <w:jc w:val="center"/>
      </w:pPr>
      <w:r>
        <w:rPr>
          <w:noProof/>
        </w:rPr>
        <w:drawing>
          <wp:inline distT="0" distB="0" distL="0" distR="0" wp14:anchorId="60DD64B5" wp14:editId="286D60A0">
            <wp:extent cx="5943600" cy="6492240"/>
            <wp:effectExtent l="0" t="0" r="0" b="0"/>
            <wp:docPr id="1074333718" name="Picture 2" descr="ActiveX contro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ActiveX control"/>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943600" cy="6492240"/>
                    </a:xfrm>
                    <a:prstGeom prst="rect">
                      <a:avLst/>
                    </a:prstGeom>
                    <a:noFill/>
                    <a:ln>
                      <a:noFill/>
                    </a:ln>
                  </pic:spPr>
                </pic:pic>
              </a:graphicData>
            </a:graphic>
          </wp:inline>
        </w:drawing>
      </w:r>
      <w:r w:rsidR="3842A719" w:rsidDel="00A64844">
        <w:t xml:space="preserve"> </w:t>
      </w:r>
    </w:p>
    <w:p w14:paraId="781C6C0A" w14:textId="48EC295F" w:rsidR="00F66D06" w:rsidRPr="00123261" w:rsidRDefault="00123261" w:rsidP="00123261">
      <w:pPr>
        <w:pStyle w:val="BodyText"/>
        <w:jc w:val="center"/>
        <w:rPr>
          <w:lang w:val="en-US"/>
        </w:rPr>
      </w:pPr>
      <w:r w:rsidRPr="00033227">
        <w:rPr>
          <w:lang w:val="en-US"/>
        </w:rPr>
        <w:t>Figure 6.X.Y.</w:t>
      </w:r>
      <w:r w:rsidR="005E0E09">
        <w:rPr>
          <w:lang w:val="en-US"/>
        </w:rPr>
        <w:t>2</w:t>
      </w:r>
      <w:r>
        <w:rPr>
          <w:lang w:val="en-US"/>
        </w:rPr>
        <w:t>.</w:t>
      </w:r>
      <w:r w:rsidR="005E0E09">
        <w:rPr>
          <w:lang w:val="en-US"/>
        </w:rPr>
        <w:t>1</w:t>
      </w:r>
      <w:r w:rsidRPr="00033227">
        <w:rPr>
          <w:lang w:val="en-US"/>
        </w:rPr>
        <w:t>-1:</w:t>
      </w:r>
      <w:r>
        <w:rPr>
          <w:lang w:val="en-US"/>
        </w:rPr>
        <w:t xml:space="preserve"> </w:t>
      </w:r>
      <w:r w:rsidR="005E0E09">
        <w:rPr>
          <w:lang w:val="en-US"/>
        </w:rPr>
        <w:t>PDU Session establishment procedure</w:t>
      </w:r>
    </w:p>
    <w:p w14:paraId="64013941" w14:textId="03BFE7AF" w:rsidR="006714BD" w:rsidRDefault="3F51A898" w:rsidP="00782B66">
      <w:pPr>
        <w:pStyle w:val="B1"/>
      </w:pPr>
      <w:r>
        <w:t>Step 1-3: UE sends Registration Request to AMF via 6G RAN</w:t>
      </w:r>
    </w:p>
    <w:p w14:paraId="2E9D180D" w14:textId="6640967D" w:rsidR="006714BD" w:rsidRDefault="3F51A898" w:rsidP="00782B66">
      <w:pPr>
        <w:pStyle w:val="B1"/>
      </w:pPr>
      <w:r>
        <w:t xml:space="preserve">Step 4-7: AMF sends Registration response to UE, after </w:t>
      </w:r>
      <w:r w:rsidR="1360D92F">
        <w:t>security/</w:t>
      </w:r>
      <w:r>
        <w:t xml:space="preserve">authentication procedures, </w:t>
      </w:r>
      <w:r w:rsidR="1360D92F">
        <w:t>c</w:t>
      </w:r>
      <w:r>
        <w:t xml:space="preserve">hecking or selecting slice information and policies </w:t>
      </w:r>
      <w:r w:rsidR="1360D92F">
        <w:t>binding</w:t>
      </w:r>
      <w:r>
        <w:t xml:space="preserve"> by 6G network. </w:t>
      </w:r>
    </w:p>
    <w:p w14:paraId="4E9B9BAF" w14:textId="19D51D36" w:rsidR="00782B66" w:rsidRPr="00782B66" w:rsidRDefault="7117E081" w:rsidP="00782B66">
      <w:pPr>
        <w:pStyle w:val="B1"/>
        <w:rPr>
          <w:color w:val="000000" w:themeColor="text1"/>
        </w:rPr>
      </w:pPr>
      <w:r>
        <w:t xml:space="preserve">Step 8-9: UE sends a </w:t>
      </w:r>
      <w:r w:rsidR="07D9A017">
        <w:t xml:space="preserve">PDU Session request message </w:t>
      </w:r>
      <w:r>
        <w:t xml:space="preserve">with payload type as N1-SM. This message is relayed by the 6G RAN together with location information about the UE; </w:t>
      </w:r>
      <w:r w:rsidR="0E649F5C">
        <w:t xml:space="preserve"> </w:t>
      </w:r>
      <w:r w:rsidR="0E649F5C" w:rsidRPr="79393514">
        <w:rPr>
          <w:color w:val="000000" w:themeColor="text1"/>
        </w:rPr>
        <w:t xml:space="preserve">When there is a new </w:t>
      </w:r>
      <w:r w:rsidR="07D9A017" w:rsidRPr="79393514">
        <w:rPr>
          <w:color w:val="000000" w:themeColor="text1"/>
        </w:rPr>
        <w:t>SM request</w:t>
      </w:r>
      <w:r w:rsidR="0315D39E" w:rsidRPr="79393514">
        <w:rPr>
          <w:color w:val="000000" w:themeColor="text1"/>
        </w:rPr>
        <w:t xml:space="preserve"> for a given UE</w:t>
      </w:r>
      <w:r w:rsidR="0E649F5C" w:rsidRPr="79393514">
        <w:rPr>
          <w:color w:val="000000" w:themeColor="text1"/>
        </w:rPr>
        <w:t xml:space="preserve">,  the AMF selects a </w:t>
      </w:r>
      <w:r w:rsidR="0315D39E" w:rsidRPr="79393514">
        <w:rPr>
          <w:color w:val="000000" w:themeColor="text1"/>
        </w:rPr>
        <w:t>serving</w:t>
      </w:r>
      <w:r w:rsidR="0E649F5C" w:rsidRPr="79393514">
        <w:rPr>
          <w:color w:val="000000" w:themeColor="text1"/>
        </w:rPr>
        <w:t xml:space="preserve"> SMF, if one doesn’t already exist; </w:t>
      </w:r>
      <w:bookmarkStart w:id="67" w:name="_Hlk220243562"/>
      <w:r w:rsidR="0E649F5C" w:rsidRPr="79393514">
        <w:rPr>
          <w:color w:val="000000" w:themeColor="text1"/>
        </w:rPr>
        <w:t xml:space="preserve">the selection of a </w:t>
      </w:r>
      <w:r w:rsidR="1360D92F" w:rsidRPr="79393514">
        <w:rPr>
          <w:color w:val="000000" w:themeColor="text1"/>
        </w:rPr>
        <w:t xml:space="preserve">serving </w:t>
      </w:r>
      <w:r w:rsidR="0E649F5C" w:rsidRPr="79393514">
        <w:rPr>
          <w:color w:val="000000" w:themeColor="text1"/>
        </w:rPr>
        <w:t xml:space="preserve">SMF is based on </w:t>
      </w:r>
      <w:r w:rsidR="0E649F5C" w:rsidRPr="79393514">
        <w:rPr>
          <w:b/>
          <w:bCs/>
          <w:color w:val="000000" w:themeColor="text1"/>
        </w:rPr>
        <w:t xml:space="preserve"> </w:t>
      </w:r>
      <w:r w:rsidR="0E649F5C" w:rsidRPr="79393514">
        <w:rPr>
          <w:color w:val="000000" w:themeColor="text1"/>
        </w:rPr>
        <w:t>user location (TA/g</w:t>
      </w:r>
      <w:r w:rsidR="1360D92F" w:rsidRPr="79393514">
        <w:rPr>
          <w:color w:val="000000" w:themeColor="text1"/>
        </w:rPr>
        <w:t>NB</w:t>
      </w:r>
      <w:r w:rsidR="0E649F5C" w:rsidRPr="79393514">
        <w:rPr>
          <w:color w:val="000000" w:themeColor="text1"/>
        </w:rPr>
        <w:t xml:space="preserve">….), subscription information and/or the capability of the SMF to act as a </w:t>
      </w:r>
      <w:r w:rsidR="0315D39E" w:rsidRPr="79393514">
        <w:rPr>
          <w:color w:val="000000" w:themeColor="text1"/>
        </w:rPr>
        <w:t>serving</w:t>
      </w:r>
      <w:r w:rsidR="0E649F5C" w:rsidRPr="79393514">
        <w:rPr>
          <w:color w:val="000000" w:themeColor="text1"/>
        </w:rPr>
        <w:t xml:space="preserve"> SMF</w:t>
      </w:r>
      <w:bookmarkEnd w:id="67"/>
      <w:r w:rsidR="0E649F5C" w:rsidRPr="79393514">
        <w:rPr>
          <w:color w:val="000000" w:themeColor="text1"/>
        </w:rPr>
        <w:t xml:space="preserve">. </w:t>
      </w:r>
      <w:bookmarkStart w:id="68" w:name="_Hlk220243598"/>
      <w:r w:rsidR="0E649F5C" w:rsidRPr="79393514">
        <w:rPr>
          <w:color w:val="000000" w:themeColor="text1"/>
        </w:rPr>
        <w:t xml:space="preserve">If there is a </w:t>
      </w:r>
      <w:r w:rsidR="0315D39E" w:rsidRPr="79393514">
        <w:rPr>
          <w:color w:val="000000" w:themeColor="text1"/>
        </w:rPr>
        <w:t>serving</w:t>
      </w:r>
      <w:r w:rsidR="0E649F5C" w:rsidRPr="79393514">
        <w:rPr>
          <w:color w:val="000000" w:themeColor="text1"/>
        </w:rPr>
        <w:t xml:space="preserve"> SMF already</w:t>
      </w:r>
      <w:r w:rsidR="1360D92F" w:rsidRPr="79393514">
        <w:rPr>
          <w:color w:val="000000" w:themeColor="text1"/>
        </w:rPr>
        <w:t xml:space="preserve"> selected by the AMF</w:t>
      </w:r>
      <w:r w:rsidR="0E649F5C" w:rsidRPr="79393514">
        <w:rPr>
          <w:color w:val="000000" w:themeColor="text1"/>
        </w:rPr>
        <w:t xml:space="preserve">, the AMF </w:t>
      </w:r>
      <w:r w:rsidR="0315D39E" w:rsidRPr="79393514">
        <w:rPr>
          <w:color w:val="000000" w:themeColor="text1"/>
        </w:rPr>
        <w:t>uses</w:t>
      </w:r>
      <w:r w:rsidR="0E649F5C" w:rsidRPr="79393514">
        <w:rPr>
          <w:color w:val="000000" w:themeColor="text1"/>
        </w:rPr>
        <w:t xml:space="preserve"> the same </w:t>
      </w:r>
      <w:r w:rsidR="1360D92F" w:rsidRPr="79393514">
        <w:rPr>
          <w:color w:val="000000" w:themeColor="text1"/>
        </w:rPr>
        <w:t xml:space="preserve">Serving </w:t>
      </w:r>
      <w:r w:rsidR="0E649F5C" w:rsidRPr="79393514">
        <w:rPr>
          <w:color w:val="000000" w:themeColor="text1"/>
        </w:rPr>
        <w:t xml:space="preserve">SMF for any </w:t>
      </w:r>
      <w:r w:rsidR="0315D39E" w:rsidRPr="79393514">
        <w:rPr>
          <w:color w:val="000000" w:themeColor="text1"/>
        </w:rPr>
        <w:t>SM</w:t>
      </w:r>
      <w:r w:rsidR="0E649F5C" w:rsidRPr="79393514">
        <w:rPr>
          <w:color w:val="000000" w:themeColor="text1"/>
        </w:rPr>
        <w:t xml:space="preserve"> signaling </w:t>
      </w:r>
      <w:r w:rsidR="0315D39E" w:rsidRPr="79393514">
        <w:rPr>
          <w:color w:val="000000" w:themeColor="text1"/>
        </w:rPr>
        <w:t>for</w:t>
      </w:r>
      <w:r w:rsidR="0E649F5C" w:rsidRPr="79393514">
        <w:rPr>
          <w:color w:val="000000" w:themeColor="text1"/>
        </w:rPr>
        <w:t xml:space="preserve"> the </w:t>
      </w:r>
      <w:r w:rsidR="0315D39E" w:rsidRPr="79393514">
        <w:rPr>
          <w:color w:val="000000" w:themeColor="text1"/>
        </w:rPr>
        <w:t xml:space="preserve">given </w:t>
      </w:r>
      <w:r w:rsidR="0E649F5C" w:rsidRPr="79393514">
        <w:rPr>
          <w:color w:val="000000" w:themeColor="text1"/>
        </w:rPr>
        <w:t>UE</w:t>
      </w:r>
      <w:bookmarkEnd w:id="68"/>
      <w:r w:rsidR="0E649F5C" w:rsidRPr="79393514">
        <w:rPr>
          <w:color w:val="000000" w:themeColor="text1"/>
        </w:rPr>
        <w:t xml:space="preserve">. </w:t>
      </w:r>
    </w:p>
    <w:p w14:paraId="757185D0" w14:textId="33C43766" w:rsidR="00F66D06" w:rsidRPr="00F66D06" w:rsidRDefault="00F66D06" w:rsidP="007C3110">
      <w:pPr>
        <w:pStyle w:val="B1"/>
        <w:ind w:hanging="208"/>
      </w:pPr>
      <w:r w:rsidRPr="00F66D06">
        <w:lastRenderedPageBreak/>
        <w:t xml:space="preserve">Step 10, </w:t>
      </w:r>
      <w:bookmarkStart w:id="69" w:name="_Hlk220250476"/>
      <w:r w:rsidRPr="00F66D06">
        <w:t xml:space="preserve">the AMF sends a </w:t>
      </w:r>
      <w:r w:rsidR="00135E98">
        <w:t>SM context</w:t>
      </w:r>
      <w:r w:rsidRPr="00F66D06">
        <w:t xml:space="preserve"> creation request to the </w:t>
      </w:r>
      <w:r w:rsidR="00135E98">
        <w:t>Serving</w:t>
      </w:r>
      <w:r w:rsidRPr="00F66D06">
        <w:t xml:space="preserve"> SMF, including the received N1-SM payload from the UE</w:t>
      </w:r>
      <w:bookmarkEnd w:id="69"/>
      <w:r w:rsidRPr="00F66D06">
        <w:t xml:space="preserve"> as well as access type and location information received from the (Radio) Access Network.</w:t>
      </w:r>
    </w:p>
    <w:p w14:paraId="5E93AD8D" w14:textId="29125AB9" w:rsidR="00AC10B8" w:rsidRDefault="7117E081" w:rsidP="79393514">
      <w:pPr>
        <w:pStyle w:val="ListParagraph"/>
        <w:shd w:val="clear" w:color="auto" w:fill="FFFFFF" w:themeFill="background1"/>
        <w:spacing w:after="120"/>
        <w:ind w:left="360"/>
        <w:rPr>
          <w:color w:val="000000" w:themeColor="text1"/>
        </w:rPr>
      </w:pPr>
      <w:r w:rsidRPr="79393514">
        <w:rPr>
          <w:color w:val="000000" w:themeColor="text1"/>
        </w:rPr>
        <w:t>Step 11</w:t>
      </w:r>
      <w:r w:rsidR="74D2B975" w:rsidRPr="79393514">
        <w:rPr>
          <w:color w:val="000000" w:themeColor="text1"/>
        </w:rPr>
        <w:t>-12</w:t>
      </w:r>
      <w:r w:rsidRPr="79393514">
        <w:rPr>
          <w:color w:val="000000" w:themeColor="text1"/>
        </w:rPr>
        <w:t xml:space="preserve">, in cases </w:t>
      </w:r>
      <w:proofErr w:type="gramStart"/>
      <w:r w:rsidRPr="79393514">
        <w:rPr>
          <w:color w:val="000000" w:themeColor="text1"/>
        </w:rPr>
        <w:t>where</w:t>
      </w:r>
      <w:proofErr w:type="gramEnd"/>
      <w:r w:rsidRPr="79393514">
        <w:rPr>
          <w:color w:val="000000" w:themeColor="text1"/>
        </w:rPr>
        <w:t xml:space="preserve"> </w:t>
      </w:r>
      <w:r w:rsidR="61058F83" w:rsidRPr="79393514">
        <w:rPr>
          <w:color w:val="000000" w:themeColor="text1"/>
        </w:rPr>
        <w:t>Serving</w:t>
      </w:r>
      <w:r w:rsidRPr="79393514">
        <w:rPr>
          <w:color w:val="000000" w:themeColor="text1"/>
        </w:rPr>
        <w:t xml:space="preserve"> SMF cannot serve as anchor SMF for the requested PDU session, the </w:t>
      </w:r>
      <w:r w:rsidR="4F80C9DC" w:rsidRPr="79393514">
        <w:rPr>
          <w:color w:val="000000" w:themeColor="text1"/>
        </w:rPr>
        <w:t>Serving</w:t>
      </w:r>
      <w:r w:rsidRPr="79393514">
        <w:rPr>
          <w:color w:val="000000" w:themeColor="text1"/>
        </w:rPr>
        <w:t xml:space="preserve"> SMF selects Anchor SMF based on the discovery and selection mechanism using DNN/slice as one of the criteria</w:t>
      </w:r>
      <w:r w:rsidR="109A0E73" w:rsidRPr="79393514">
        <w:rPr>
          <w:color w:val="000000" w:themeColor="text1"/>
        </w:rPr>
        <w:t>,</w:t>
      </w:r>
      <w:r w:rsidRPr="79393514">
        <w:rPr>
          <w:color w:val="000000" w:themeColor="text1"/>
        </w:rPr>
        <w:t xml:space="preserve"> UE location information received from the the (Radio) Access Network via the AMF may be another selection crietria.</w:t>
      </w:r>
      <w:r w:rsidR="109A0E73" w:rsidRPr="79393514">
        <w:rPr>
          <w:color w:val="000000" w:themeColor="text1"/>
        </w:rPr>
        <w:t xml:space="preserve"> In this call flow, </w:t>
      </w:r>
      <w:r w:rsidR="74D2B975" w:rsidRPr="79393514">
        <w:rPr>
          <w:color w:val="000000" w:themeColor="text1"/>
        </w:rPr>
        <w:t>s</w:t>
      </w:r>
      <w:r w:rsidR="109A0E73" w:rsidRPr="79393514">
        <w:rPr>
          <w:color w:val="000000" w:themeColor="text1"/>
        </w:rPr>
        <w:t xml:space="preserve">erving SMF determines to act as anchor SMF. </w:t>
      </w:r>
    </w:p>
    <w:p w14:paraId="46DF147D" w14:textId="63BC3A99" w:rsidR="00F66D06" w:rsidRDefault="7117E081" w:rsidP="79393514">
      <w:pPr>
        <w:pStyle w:val="ListParagraph"/>
        <w:shd w:val="clear" w:color="auto" w:fill="FFFFFF" w:themeFill="background1"/>
        <w:spacing w:after="120"/>
        <w:ind w:left="360"/>
        <w:rPr>
          <w:color w:val="000000" w:themeColor="text1"/>
        </w:rPr>
      </w:pPr>
      <w:r w:rsidRPr="79393514">
        <w:rPr>
          <w:color w:val="000000" w:themeColor="text1"/>
        </w:rPr>
        <w:t xml:space="preserve">The DNN/Slice information is part of the N1-SM payload received from the UE. If </w:t>
      </w:r>
      <w:r w:rsidR="4F80C9DC" w:rsidRPr="79393514">
        <w:rPr>
          <w:color w:val="000000" w:themeColor="text1"/>
        </w:rPr>
        <w:t>t</w:t>
      </w:r>
      <w:r w:rsidRPr="79393514">
        <w:rPr>
          <w:color w:val="000000" w:themeColor="text1"/>
        </w:rPr>
        <w:t xml:space="preserve">he DNN/Slice information is not provided as part of the N1-SM payload, the </w:t>
      </w:r>
      <w:r w:rsidR="4F80C9DC" w:rsidRPr="79393514">
        <w:rPr>
          <w:color w:val="000000" w:themeColor="text1"/>
        </w:rPr>
        <w:t>Serving</w:t>
      </w:r>
      <w:r w:rsidRPr="79393514">
        <w:rPr>
          <w:color w:val="000000" w:themeColor="text1"/>
        </w:rPr>
        <w:t xml:space="preserve"> SMF may determine it based on subscription information retrieved from the UDM/UDR. The </w:t>
      </w:r>
      <w:r w:rsidR="21DF229B" w:rsidRPr="79393514">
        <w:rPr>
          <w:color w:val="000000" w:themeColor="text1"/>
        </w:rPr>
        <w:t>Serving</w:t>
      </w:r>
      <w:r w:rsidRPr="79393514">
        <w:rPr>
          <w:color w:val="000000" w:themeColor="text1"/>
        </w:rPr>
        <w:t xml:space="preserve"> SMF sends a PDU</w:t>
      </w:r>
      <w:r w:rsidR="59B27949" w:rsidRPr="79393514">
        <w:rPr>
          <w:color w:val="000000" w:themeColor="text1"/>
        </w:rPr>
        <w:t xml:space="preserve"> </w:t>
      </w:r>
      <w:r w:rsidRPr="79393514">
        <w:rPr>
          <w:color w:val="000000" w:themeColor="text1"/>
        </w:rPr>
        <w:t>Session</w:t>
      </w:r>
      <w:r w:rsidR="1EF622B5" w:rsidRPr="79393514">
        <w:rPr>
          <w:color w:val="000000" w:themeColor="text1"/>
        </w:rPr>
        <w:t xml:space="preserve"> </w:t>
      </w:r>
      <w:r w:rsidRPr="79393514">
        <w:rPr>
          <w:color w:val="000000" w:themeColor="text1"/>
        </w:rPr>
        <w:t xml:space="preserve">Create Request to the selected anchor SMF. This Request contains the received N1-SM payload from the UE as well as information received from the the (Radio) Access Network via the AMF and (if that is the case) DNN/Slice information determined by the UE </w:t>
      </w:r>
      <w:proofErr w:type="gramStart"/>
      <w:r w:rsidRPr="79393514">
        <w:rPr>
          <w:color w:val="000000" w:themeColor="text1"/>
        </w:rPr>
        <w:t>SMF;</w:t>
      </w:r>
      <w:proofErr w:type="gramEnd"/>
    </w:p>
    <w:p w14:paraId="4726A66E" w14:textId="20617D9C" w:rsidR="00E751D6" w:rsidRDefault="154FC8BF" w:rsidP="79393514">
      <w:pPr>
        <w:pStyle w:val="ListParagraph"/>
        <w:shd w:val="clear" w:color="auto" w:fill="FFFFFF" w:themeFill="background1"/>
        <w:spacing w:after="120"/>
        <w:ind w:hanging="360"/>
        <w:rPr>
          <w:color w:val="000000" w:themeColor="text1"/>
          <w:lang w:val="en-US"/>
        </w:rPr>
      </w:pPr>
      <w:r w:rsidRPr="79393514">
        <w:rPr>
          <w:color w:val="000000" w:themeColor="text1"/>
        </w:rPr>
        <w:t xml:space="preserve">Step 13, </w:t>
      </w:r>
      <w:r w:rsidRPr="79393514">
        <w:rPr>
          <w:color w:val="000000" w:themeColor="text1"/>
          <w:lang w:val="en-US"/>
        </w:rPr>
        <w:t>AMF stores the Serving SMF URI context against the SUPI. This URI is used for any subsequent NAS SM related interaction.</w:t>
      </w:r>
    </w:p>
    <w:p w14:paraId="7775F493" w14:textId="77777777" w:rsidR="00E751D6" w:rsidRDefault="00E751D6" w:rsidP="79393514">
      <w:pPr>
        <w:pStyle w:val="ListParagraph"/>
        <w:shd w:val="clear" w:color="auto" w:fill="FFFFFF" w:themeFill="background1"/>
        <w:spacing w:after="120"/>
        <w:ind w:hanging="360"/>
        <w:rPr>
          <w:color w:val="000000" w:themeColor="text1"/>
          <w:lang w:val="en-US"/>
        </w:rPr>
      </w:pPr>
    </w:p>
    <w:p w14:paraId="3861CE9A" w14:textId="080C3AEC" w:rsidR="00E751D6" w:rsidRDefault="154FC8BF" w:rsidP="79393514">
      <w:pPr>
        <w:pStyle w:val="ListParagraph"/>
        <w:shd w:val="clear" w:color="auto" w:fill="FFFFFF" w:themeFill="background1"/>
        <w:spacing w:after="120"/>
        <w:ind w:hanging="360"/>
        <w:rPr>
          <w:color w:val="000000" w:themeColor="text1"/>
        </w:rPr>
      </w:pPr>
      <w:r w:rsidRPr="79393514">
        <w:rPr>
          <w:color w:val="000000" w:themeColor="text1"/>
          <w:lang w:val="en-US"/>
        </w:rPr>
        <w:t xml:space="preserve">Step 14, </w:t>
      </w:r>
      <w:r w:rsidRPr="79393514">
        <w:rPr>
          <w:color w:val="000000" w:themeColor="text1"/>
        </w:rPr>
        <w:t>Serving/</w:t>
      </w:r>
      <w:r w:rsidR="7CBDA56F" w:rsidRPr="79393514">
        <w:rPr>
          <w:color w:val="000000" w:themeColor="text1"/>
        </w:rPr>
        <w:t>a</w:t>
      </w:r>
      <w:r w:rsidRPr="79393514">
        <w:rPr>
          <w:color w:val="000000" w:themeColor="text1"/>
        </w:rPr>
        <w:t>nchor SMF proceeds with the SM related security mode procedure. This results in SM-GUTI allocation for the PDU session.</w:t>
      </w:r>
    </w:p>
    <w:p w14:paraId="0FA479F0" w14:textId="77777777" w:rsidR="00D846E3" w:rsidRDefault="00D846E3" w:rsidP="00F66D06">
      <w:pPr>
        <w:pStyle w:val="ListParagraph"/>
        <w:shd w:val="clear" w:color="auto" w:fill="FFFFFF"/>
        <w:spacing w:after="120"/>
        <w:ind w:hanging="360"/>
        <w:rPr>
          <w:color w:val="000000" w:themeColor="text1"/>
        </w:rPr>
      </w:pPr>
    </w:p>
    <w:p w14:paraId="7721CE88" w14:textId="6204F586" w:rsidR="00F66D06" w:rsidRDefault="5526C83E" w:rsidP="79393514">
      <w:pPr>
        <w:pStyle w:val="ListParagraph"/>
        <w:shd w:val="clear" w:color="auto" w:fill="FFFFFF" w:themeFill="background1"/>
        <w:spacing w:after="120"/>
        <w:ind w:hanging="360"/>
        <w:rPr>
          <w:color w:val="000000" w:themeColor="text1"/>
        </w:rPr>
      </w:pPr>
      <w:r w:rsidRPr="79393514">
        <w:rPr>
          <w:color w:val="000000" w:themeColor="text1"/>
        </w:rPr>
        <w:t xml:space="preserve">Step 15, </w:t>
      </w:r>
      <w:r w:rsidR="7CBDA56F" w:rsidRPr="79393514">
        <w:rPr>
          <w:color w:val="000000" w:themeColor="text1"/>
        </w:rPr>
        <w:t>s</w:t>
      </w:r>
      <w:r w:rsidR="154FC8BF" w:rsidRPr="79393514">
        <w:rPr>
          <w:color w:val="000000" w:themeColor="text1"/>
        </w:rPr>
        <w:t>erving/</w:t>
      </w:r>
      <w:r w:rsidR="7CBDA56F" w:rsidRPr="79393514">
        <w:rPr>
          <w:color w:val="000000" w:themeColor="text1"/>
        </w:rPr>
        <w:t>a</w:t>
      </w:r>
      <w:r w:rsidR="154FC8BF" w:rsidRPr="79393514">
        <w:rPr>
          <w:color w:val="000000" w:themeColor="text1"/>
        </w:rPr>
        <w:t xml:space="preserve">nchor </w:t>
      </w:r>
      <w:r w:rsidRPr="79393514">
        <w:rPr>
          <w:color w:val="000000" w:themeColor="text1"/>
        </w:rPr>
        <w:t>SMF selects the UPF for a given DNN, S-NSSAI</w:t>
      </w:r>
      <w:r w:rsidR="32326181" w:rsidRPr="79393514">
        <w:rPr>
          <w:color w:val="000000" w:themeColor="text1"/>
        </w:rPr>
        <w:t xml:space="preserve"> and other criteria.</w:t>
      </w:r>
    </w:p>
    <w:p w14:paraId="2F981C0A" w14:textId="77777777" w:rsidR="00232D36" w:rsidRPr="00F66D06" w:rsidRDefault="00232D36" w:rsidP="00F66D06">
      <w:pPr>
        <w:pStyle w:val="ListParagraph"/>
        <w:shd w:val="clear" w:color="auto" w:fill="FFFFFF"/>
        <w:spacing w:after="120"/>
        <w:ind w:hanging="360"/>
        <w:rPr>
          <w:color w:val="000000" w:themeColor="text1"/>
        </w:rPr>
      </w:pPr>
    </w:p>
    <w:p w14:paraId="4EAA998C" w14:textId="1A2A4423" w:rsidR="001D3B2D" w:rsidRPr="00F66D06" w:rsidRDefault="7117E081" w:rsidP="79393514">
      <w:pPr>
        <w:pStyle w:val="ListParagraph"/>
        <w:shd w:val="clear" w:color="auto" w:fill="FFFFFF" w:themeFill="background1"/>
        <w:spacing w:after="120"/>
        <w:ind w:hanging="360"/>
        <w:rPr>
          <w:color w:val="000000" w:themeColor="text1"/>
        </w:rPr>
      </w:pPr>
      <w:r w:rsidRPr="79393514">
        <w:rPr>
          <w:color w:val="000000" w:themeColor="text1"/>
        </w:rPr>
        <w:t>Step 1</w:t>
      </w:r>
      <w:r w:rsidR="7CBDA56F" w:rsidRPr="79393514">
        <w:rPr>
          <w:color w:val="000000" w:themeColor="text1"/>
        </w:rPr>
        <w:t>6</w:t>
      </w:r>
      <w:r w:rsidRPr="79393514">
        <w:rPr>
          <w:color w:val="000000" w:themeColor="text1"/>
        </w:rPr>
        <w:t xml:space="preserve">, once the SM SMC is complete, the </w:t>
      </w:r>
      <w:r w:rsidR="7CBDA56F" w:rsidRPr="79393514">
        <w:rPr>
          <w:color w:val="000000" w:themeColor="text1"/>
        </w:rPr>
        <w:t>serving/</w:t>
      </w:r>
      <w:r w:rsidRPr="79393514">
        <w:rPr>
          <w:color w:val="000000" w:themeColor="text1"/>
        </w:rPr>
        <w:t>anchor SMF notif</w:t>
      </w:r>
      <w:r w:rsidR="7CBDA56F" w:rsidRPr="79393514">
        <w:rPr>
          <w:color w:val="000000" w:themeColor="text1"/>
        </w:rPr>
        <w:t>ies to</w:t>
      </w:r>
      <w:r w:rsidRPr="79393514">
        <w:rPr>
          <w:color w:val="000000" w:themeColor="text1"/>
        </w:rPr>
        <w:t xml:space="preserve"> the UE and </w:t>
      </w:r>
      <w:r w:rsidR="7CBDA56F" w:rsidRPr="79393514">
        <w:rPr>
          <w:color w:val="000000" w:themeColor="text1"/>
        </w:rPr>
        <w:t xml:space="preserve">to the </w:t>
      </w:r>
      <w:r w:rsidRPr="79393514">
        <w:rPr>
          <w:color w:val="000000" w:themeColor="text1"/>
        </w:rPr>
        <w:t>RAN containing PDU session est</w:t>
      </w:r>
      <w:r w:rsidR="154FC8BF" w:rsidRPr="79393514">
        <w:rPr>
          <w:color w:val="000000" w:themeColor="text1"/>
        </w:rPr>
        <w:t>ablishment</w:t>
      </w:r>
      <w:r w:rsidRPr="79393514">
        <w:rPr>
          <w:color w:val="000000" w:themeColor="text1"/>
        </w:rPr>
        <w:t xml:space="preserve"> response by sending SM N1N2 message container using N1N2MsgNotify towards </w:t>
      </w:r>
      <w:r w:rsidR="7CBDA56F" w:rsidRPr="79393514">
        <w:rPr>
          <w:color w:val="000000" w:themeColor="text1"/>
        </w:rPr>
        <w:t>AMF</w:t>
      </w:r>
      <w:r w:rsidRPr="79393514">
        <w:rPr>
          <w:color w:val="000000" w:themeColor="text1"/>
        </w:rPr>
        <w:t>.</w:t>
      </w:r>
    </w:p>
    <w:p w14:paraId="53B28CB9" w14:textId="4220F7A3" w:rsidR="00F66D06" w:rsidRPr="00F66D06" w:rsidRDefault="7117E081" w:rsidP="79393514">
      <w:pPr>
        <w:pStyle w:val="ListParagraph"/>
        <w:shd w:val="clear" w:color="auto" w:fill="FFFFFF" w:themeFill="background1"/>
        <w:spacing w:after="120"/>
        <w:ind w:hanging="360"/>
        <w:rPr>
          <w:color w:val="000000" w:themeColor="text1"/>
        </w:rPr>
      </w:pPr>
      <w:r w:rsidRPr="79393514">
        <w:rPr>
          <w:color w:val="000000" w:themeColor="text1"/>
        </w:rPr>
        <w:t xml:space="preserve">Step </w:t>
      </w:r>
      <w:r w:rsidR="7CBDA56F" w:rsidRPr="79393514">
        <w:rPr>
          <w:color w:val="000000" w:themeColor="text1"/>
        </w:rPr>
        <w:t>17</w:t>
      </w:r>
      <w:r w:rsidRPr="79393514">
        <w:rPr>
          <w:color w:val="000000" w:themeColor="text1"/>
        </w:rPr>
        <w:t>, AMF will use NAS transport to send N1 SM and use N2 message to transparently forward the N2 SM to RAN.</w:t>
      </w:r>
    </w:p>
    <w:p w14:paraId="59F907E3" w14:textId="77777777" w:rsidR="001D3B2D" w:rsidRDefault="001D3B2D" w:rsidP="79393514">
      <w:pPr>
        <w:pStyle w:val="ListParagraph"/>
        <w:shd w:val="clear" w:color="auto" w:fill="FFFFFF" w:themeFill="background1"/>
        <w:spacing w:after="120"/>
        <w:ind w:left="360"/>
        <w:rPr>
          <w:color w:val="000000" w:themeColor="text1"/>
        </w:rPr>
      </w:pPr>
    </w:p>
    <w:p w14:paraId="7EEA05D5" w14:textId="76BAAE48" w:rsidR="00F66D06" w:rsidRPr="001D3B2D" w:rsidRDefault="7117E081" w:rsidP="79393514">
      <w:pPr>
        <w:pStyle w:val="ListParagraph"/>
        <w:shd w:val="clear" w:color="auto" w:fill="FFFFFF" w:themeFill="background1"/>
        <w:spacing w:after="120"/>
        <w:ind w:hanging="360"/>
        <w:rPr>
          <w:color w:val="000000" w:themeColor="text1"/>
        </w:rPr>
      </w:pPr>
      <w:r w:rsidRPr="79393514">
        <w:rPr>
          <w:color w:val="000000" w:themeColor="text1"/>
        </w:rPr>
        <w:t xml:space="preserve">Step </w:t>
      </w:r>
      <w:r w:rsidR="7CBDA56F" w:rsidRPr="79393514">
        <w:rPr>
          <w:color w:val="000000" w:themeColor="text1"/>
        </w:rPr>
        <w:t>18-20,</w:t>
      </w:r>
      <w:r w:rsidRPr="79393514">
        <w:rPr>
          <w:color w:val="000000" w:themeColor="text1"/>
        </w:rPr>
        <w:t xml:space="preserve"> UE </w:t>
      </w:r>
      <w:proofErr w:type="gramStart"/>
      <w:r w:rsidRPr="79393514">
        <w:rPr>
          <w:color w:val="000000" w:themeColor="text1"/>
        </w:rPr>
        <w:t>accepts  the</w:t>
      </w:r>
      <w:proofErr w:type="gramEnd"/>
      <w:r w:rsidRPr="79393514">
        <w:rPr>
          <w:color w:val="000000" w:themeColor="text1"/>
        </w:rPr>
        <w:t xml:space="preserve"> N1 SM NAS and send the ack in UL-NAS transport including N1 SM NAS. The AMF will transparently forward the N1 SM to </w:t>
      </w:r>
      <w:r w:rsidR="2CD399EA" w:rsidRPr="79393514">
        <w:rPr>
          <w:color w:val="000000" w:themeColor="text1"/>
        </w:rPr>
        <w:t>Serving</w:t>
      </w:r>
      <w:r w:rsidR="7CBDA56F" w:rsidRPr="79393514">
        <w:rPr>
          <w:color w:val="000000" w:themeColor="text1"/>
        </w:rPr>
        <w:t>/anchor</w:t>
      </w:r>
      <w:r w:rsidRPr="79393514">
        <w:rPr>
          <w:color w:val="000000" w:themeColor="text1"/>
        </w:rPr>
        <w:t xml:space="preserve"> SMF.</w:t>
      </w:r>
      <w:r w:rsidR="2CD399EA" w:rsidRPr="79393514">
        <w:rPr>
          <w:color w:val="000000" w:themeColor="text1"/>
        </w:rPr>
        <w:t xml:space="preserve"> </w:t>
      </w:r>
      <w:r w:rsidRPr="79393514">
        <w:rPr>
          <w:color w:val="000000" w:themeColor="text1"/>
        </w:rPr>
        <w:t xml:space="preserve">In </w:t>
      </w:r>
      <w:r w:rsidR="2CD399EA" w:rsidRPr="79393514">
        <w:rPr>
          <w:color w:val="000000" w:themeColor="text1"/>
        </w:rPr>
        <w:t>this</w:t>
      </w:r>
      <w:r w:rsidRPr="79393514">
        <w:rPr>
          <w:color w:val="000000" w:themeColor="text1"/>
        </w:rPr>
        <w:t xml:space="preserve"> step, the RAN can also send its ack for the message received in step </w:t>
      </w:r>
      <w:r w:rsidR="7CBDA56F" w:rsidRPr="79393514">
        <w:rPr>
          <w:color w:val="000000" w:themeColor="text1"/>
        </w:rPr>
        <w:t>17</w:t>
      </w:r>
      <w:r w:rsidRPr="79393514">
        <w:rPr>
          <w:color w:val="000000" w:themeColor="text1"/>
        </w:rPr>
        <w:t xml:space="preserve"> using N2 SM, and the AMF will transparently </w:t>
      </w:r>
      <w:proofErr w:type="gramStart"/>
      <w:r w:rsidRPr="79393514">
        <w:rPr>
          <w:color w:val="000000" w:themeColor="text1"/>
        </w:rPr>
        <w:t>forwards</w:t>
      </w:r>
      <w:proofErr w:type="gramEnd"/>
      <w:r w:rsidRPr="79393514">
        <w:rPr>
          <w:color w:val="000000" w:themeColor="text1"/>
        </w:rPr>
        <w:t xml:space="preserve"> the (</w:t>
      </w:r>
      <w:r w:rsidR="7CBDA56F" w:rsidRPr="79393514">
        <w:rPr>
          <w:color w:val="000000" w:themeColor="text1"/>
        </w:rPr>
        <w:t xml:space="preserve">if </w:t>
      </w:r>
      <w:r w:rsidRPr="79393514">
        <w:rPr>
          <w:color w:val="000000" w:themeColor="text1"/>
        </w:rPr>
        <w:t xml:space="preserve">any) N2 SM to the </w:t>
      </w:r>
      <w:r w:rsidR="53432DC9" w:rsidRPr="79393514">
        <w:rPr>
          <w:color w:val="000000" w:themeColor="text1"/>
        </w:rPr>
        <w:t xml:space="preserve">Serving </w:t>
      </w:r>
      <w:r w:rsidRPr="79393514">
        <w:rPr>
          <w:color w:val="000000" w:themeColor="text1"/>
        </w:rPr>
        <w:t>SMF.</w:t>
      </w:r>
    </w:p>
    <w:p w14:paraId="72EEC0C6" w14:textId="1FCC9CA7" w:rsidR="00F66D06" w:rsidRPr="00F66D06" w:rsidRDefault="00F66D06" w:rsidP="00F66D06">
      <w:pPr>
        <w:pStyle w:val="ListParagraph"/>
        <w:shd w:val="clear" w:color="auto" w:fill="FFFFFF"/>
        <w:spacing w:after="120"/>
        <w:ind w:hanging="360"/>
        <w:rPr>
          <w:color w:val="000000" w:themeColor="text1"/>
        </w:rPr>
      </w:pPr>
      <w:r w:rsidRPr="00F66D06">
        <w:rPr>
          <w:color w:val="000000" w:themeColor="text1"/>
        </w:rPr>
        <w:t>There is a chance the N1 SM and N2 SM may be received at AMF at different times, but they will be handled in the same way</w:t>
      </w:r>
      <w:r w:rsidR="00D139BA">
        <w:rPr>
          <w:color w:val="000000" w:themeColor="text1"/>
        </w:rPr>
        <w:t xml:space="preserve">. </w:t>
      </w:r>
      <w:r w:rsidR="00D230B9">
        <w:rPr>
          <w:color w:val="000000" w:themeColor="text1"/>
        </w:rPr>
        <w:t>(not shown in the call flow)</w:t>
      </w:r>
    </w:p>
    <w:p w14:paraId="4106C346" w14:textId="05E48384" w:rsidR="00D76DBC" w:rsidRDefault="00D76DBC" w:rsidP="79393514">
      <w:pPr>
        <w:pStyle w:val="ListParagraph"/>
        <w:shd w:val="clear" w:color="auto" w:fill="FFFFFF" w:themeFill="background1"/>
        <w:spacing w:after="120"/>
        <w:ind w:hanging="360"/>
        <w:rPr>
          <w:color w:val="000000" w:themeColor="text1"/>
        </w:rPr>
      </w:pPr>
    </w:p>
    <w:p w14:paraId="0353A2B5" w14:textId="3C57E0FB" w:rsidR="0002472B" w:rsidRDefault="7D81FF45" w:rsidP="79393514">
      <w:pPr>
        <w:pStyle w:val="ListParagraph"/>
        <w:shd w:val="clear" w:color="auto" w:fill="FFFFFF" w:themeFill="background1"/>
        <w:spacing w:after="120"/>
        <w:ind w:hanging="360"/>
        <w:rPr>
          <w:color w:val="000000" w:themeColor="text1"/>
        </w:rPr>
      </w:pPr>
      <w:r w:rsidRPr="79393514">
        <w:rPr>
          <w:color w:val="000000" w:themeColor="text1"/>
        </w:rPr>
        <w:t>Step 21, Serving/anchor SMF may sends session modification details to the UPF.</w:t>
      </w:r>
    </w:p>
    <w:p w14:paraId="06719662" w14:textId="77777777" w:rsidR="0002472B" w:rsidRDefault="0002472B" w:rsidP="79393514">
      <w:pPr>
        <w:pStyle w:val="ListParagraph"/>
        <w:shd w:val="clear" w:color="auto" w:fill="FFFFFF" w:themeFill="background1"/>
        <w:spacing w:after="120"/>
        <w:ind w:hanging="360"/>
        <w:rPr>
          <w:color w:val="000000" w:themeColor="text1"/>
        </w:rPr>
      </w:pPr>
    </w:p>
    <w:p w14:paraId="159C6387" w14:textId="7E409BAA" w:rsidR="0002472B" w:rsidRDefault="7D81FF45" w:rsidP="79393514">
      <w:pPr>
        <w:pStyle w:val="ListParagraph"/>
        <w:shd w:val="clear" w:color="auto" w:fill="FFFFFF" w:themeFill="background1"/>
        <w:spacing w:after="120"/>
        <w:ind w:hanging="360"/>
        <w:rPr>
          <w:color w:val="000000" w:themeColor="text1"/>
        </w:rPr>
      </w:pPr>
      <w:r w:rsidRPr="79393514">
        <w:rPr>
          <w:color w:val="000000" w:themeColor="text1"/>
        </w:rPr>
        <w:t xml:space="preserve">Step 22, Serving SMF responds to the AMF with UE SM </w:t>
      </w:r>
      <w:r>
        <w:t>context creation/update message.</w:t>
      </w:r>
    </w:p>
    <w:p w14:paraId="20987E87" w14:textId="77777777" w:rsidR="0002472B" w:rsidRDefault="0002472B" w:rsidP="008E62CC">
      <w:pPr>
        <w:pStyle w:val="ListParagraph"/>
        <w:shd w:val="clear" w:color="auto" w:fill="FFFFFF"/>
        <w:spacing w:after="120"/>
        <w:ind w:hanging="360"/>
        <w:rPr>
          <w:color w:val="000000" w:themeColor="text1"/>
        </w:rPr>
      </w:pPr>
    </w:p>
    <w:p w14:paraId="749669A8" w14:textId="77777777" w:rsidR="00D76DBC" w:rsidRDefault="00D76DBC" w:rsidP="008E62CC">
      <w:pPr>
        <w:pStyle w:val="ListParagraph"/>
        <w:shd w:val="clear" w:color="auto" w:fill="FFFFFF"/>
        <w:spacing w:after="120"/>
        <w:ind w:hanging="360"/>
        <w:rPr>
          <w:color w:val="000000" w:themeColor="text1"/>
        </w:rPr>
      </w:pPr>
    </w:p>
    <w:p w14:paraId="73147FD6" w14:textId="3B7E3A7C" w:rsidR="00F44CEB" w:rsidRDefault="00F44CEB" w:rsidP="006D0ECA">
      <w:pPr>
        <w:pStyle w:val="Heading5"/>
        <w:rPr>
          <w:color w:val="000000" w:themeColor="text1"/>
        </w:rPr>
      </w:pPr>
      <w:r w:rsidRPr="008E62CC">
        <w:rPr>
          <w:color w:val="000000" w:themeColor="text1"/>
        </w:rPr>
        <w:lastRenderedPageBreak/>
        <w:t>6.X.Y.2.2 Service Request Procedure</w:t>
      </w:r>
    </w:p>
    <w:p w14:paraId="43C837E1" w14:textId="2DAB9CB5" w:rsidR="00F44CEB" w:rsidRDefault="006D0ECA" w:rsidP="0069569D">
      <w:pPr>
        <w:pStyle w:val="Heading4"/>
      </w:pPr>
      <w:r w:rsidRPr="000D6D79">
        <w:rPr>
          <w:rFonts w:ascii="Times New Roman" w:hAnsi="Times New Roman"/>
          <w:sz w:val="20"/>
          <w:lang w:eastAsia="zh-CN"/>
        </w:rPr>
        <w:t xml:space="preserve">Following is the call flow for registration and </w:t>
      </w:r>
      <w:r>
        <w:rPr>
          <w:rFonts w:ascii="Times New Roman" w:hAnsi="Times New Roman"/>
          <w:sz w:val="20"/>
          <w:lang w:eastAsia="zh-CN"/>
        </w:rPr>
        <w:t>Service Request</w:t>
      </w:r>
      <w:r w:rsidRPr="000D6D79">
        <w:rPr>
          <w:rFonts w:ascii="Times New Roman" w:hAnsi="Times New Roman"/>
          <w:sz w:val="20"/>
          <w:lang w:eastAsia="zh-CN"/>
        </w:rPr>
        <w:t xml:space="preserve"> procedure:</w:t>
      </w:r>
    </w:p>
    <w:p w14:paraId="208ECC8F" w14:textId="77777777" w:rsidR="00AF3E95" w:rsidRDefault="00AF3E95" w:rsidP="0069569D">
      <w:r>
        <w:rPr>
          <w:noProof/>
        </w:rPr>
        <w:drawing>
          <wp:inline distT="0" distB="0" distL="0" distR="0" wp14:anchorId="0833A765" wp14:editId="40A98B95">
            <wp:extent cx="5943600" cy="6492240"/>
            <wp:effectExtent l="0" t="0" r="0" b="0"/>
            <wp:docPr id="1144201617" name="Picture 2" descr="ActiveX contro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ActiveX control"/>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943600" cy="6492240"/>
                    </a:xfrm>
                    <a:prstGeom prst="rect">
                      <a:avLst/>
                    </a:prstGeom>
                    <a:noFill/>
                    <a:ln>
                      <a:noFill/>
                    </a:ln>
                  </pic:spPr>
                </pic:pic>
              </a:graphicData>
            </a:graphic>
          </wp:inline>
        </w:drawing>
      </w:r>
    </w:p>
    <w:p w14:paraId="03D22012" w14:textId="7E33D785" w:rsidR="008C583D" w:rsidRDefault="008C583D" w:rsidP="0069569D"/>
    <w:p w14:paraId="6A1D6282" w14:textId="532ECF2B" w:rsidR="00BA4C7B" w:rsidRPr="00BA4C7B" w:rsidRDefault="10791B60" w:rsidP="00BA4C7B">
      <w:pPr>
        <w:pStyle w:val="BodyText"/>
        <w:jc w:val="center"/>
        <w:rPr>
          <w:lang w:val="en-US"/>
        </w:rPr>
      </w:pPr>
      <w:r w:rsidRPr="79393514">
        <w:rPr>
          <w:lang w:val="en-US"/>
        </w:rPr>
        <w:t>Figure 6.X.Y.2.1-2: Service Request Procedure</w:t>
      </w:r>
    </w:p>
    <w:p w14:paraId="53E20427" w14:textId="12E9E89C" w:rsidR="002169B1" w:rsidRDefault="002169B1" w:rsidP="00731B4B">
      <w:pPr>
        <w:pStyle w:val="B1"/>
        <w:numPr>
          <w:ilvl w:val="0"/>
          <w:numId w:val="11"/>
        </w:numPr>
      </w:pPr>
      <w:r>
        <w:rPr>
          <w:rFonts w:cstheme="minorBidi"/>
          <w:noProof/>
        </w:rPr>
        <w:t xml:space="preserve">6G </w:t>
      </w:r>
      <w:r w:rsidRPr="322A732A">
        <w:rPr>
          <w:rFonts w:cstheme="minorBidi"/>
          <w:noProof/>
        </w:rPr>
        <w:t xml:space="preserve">UE to 6G RAN: </w:t>
      </w:r>
      <w:r w:rsidRPr="322A732A">
        <w:rPr>
          <w:lang w:eastAsia="zh-CN"/>
        </w:rPr>
        <w:t xml:space="preserve">AN message </w:t>
      </w:r>
      <w:r>
        <w:rPr>
          <w:lang w:eastAsia="zh-CN"/>
        </w:rPr>
        <w:t>(</w:t>
      </w:r>
      <w:r w:rsidRPr="322A732A">
        <w:rPr>
          <w:lang w:eastAsia="zh-CN"/>
        </w:rPr>
        <w:t>AN parameters</w:t>
      </w:r>
      <w:r>
        <w:rPr>
          <w:lang w:eastAsia="zh-CN"/>
        </w:rPr>
        <w:t xml:space="preserve">, MM-S-TMSI, NAS Payload </w:t>
      </w:r>
      <w:proofErr w:type="gramStart"/>
      <w:r>
        <w:rPr>
          <w:lang w:eastAsia="zh-CN"/>
        </w:rPr>
        <w:t>IE(</w:t>
      </w:r>
      <w:proofErr w:type="gramEnd"/>
      <w:r>
        <w:rPr>
          <w:lang w:eastAsia="zh-CN"/>
        </w:rPr>
        <w:t>MM NAS Container</w:t>
      </w:r>
      <w:r>
        <w:t xml:space="preserve">, SM NAS </w:t>
      </w:r>
      <w:proofErr w:type="gramStart"/>
      <w:r>
        <w:t>Container(</w:t>
      </w:r>
      <w:proofErr w:type="gramEnd"/>
      <w:r w:rsidR="00A93666">
        <w:t>6G PDU Session ID=SM-6G-S-TMSI</w:t>
      </w:r>
      <w:r>
        <w:t>, …</w:t>
      </w:r>
      <w:proofErr w:type="gramStart"/>
      <w:r>
        <w:t>) )</w:t>
      </w:r>
      <w:proofErr w:type="gramEnd"/>
      <w:r>
        <w:t xml:space="preserve"> ).</w:t>
      </w:r>
    </w:p>
    <w:p w14:paraId="20C63897" w14:textId="5983314B" w:rsidR="002169B1" w:rsidRDefault="002169B1" w:rsidP="00731B4B">
      <w:pPr>
        <w:pStyle w:val="B1"/>
        <w:ind w:firstLine="0"/>
      </w:pPr>
      <w:r>
        <w:t>6G UE sends a NAS Payload</w:t>
      </w:r>
      <w:r w:rsidRPr="00052C2E">
        <w:t xml:space="preserve"> </w:t>
      </w:r>
      <w:r>
        <w:t xml:space="preserve">consisting of an MM NAS Container and a SM NAS Container. An MM NAS Container contains an MM Service Request. An SM NAS Container </w:t>
      </w:r>
      <w:proofErr w:type="gramStart"/>
      <w:r>
        <w:t xml:space="preserve">contains </w:t>
      </w:r>
      <w:r w:rsidR="00284117">
        <w:t xml:space="preserve"> a</w:t>
      </w:r>
      <w:proofErr w:type="gramEnd"/>
      <w:r w:rsidR="00284117">
        <w:t xml:space="preserve"> </w:t>
      </w:r>
      <w:r w:rsidR="00A93666">
        <w:t>6G PDU Session ID</w:t>
      </w:r>
      <w:r w:rsidR="007D337C">
        <w:t xml:space="preserve"> </w:t>
      </w:r>
      <w:proofErr w:type="gramStart"/>
      <w:r w:rsidR="007D337C">
        <w:t>(</w:t>
      </w:r>
      <w:r w:rsidR="000C3442">
        <w:t xml:space="preserve"> i.e.</w:t>
      </w:r>
      <w:proofErr w:type="gramEnd"/>
      <w:r w:rsidR="000C3442">
        <w:t xml:space="preserve"> </w:t>
      </w:r>
      <w:r w:rsidR="00390B6B">
        <w:t xml:space="preserve">SM-6G-S-TMSI derived from </w:t>
      </w:r>
      <w:r w:rsidR="007D337C">
        <w:t xml:space="preserve">6G-SM-GUTI </w:t>
      </w:r>
      <w:r w:rsidR="00A310C5">
        <w:t>uniquely identifies the PDU Session)</w:t>
      </w:r>
      <w:r>
        <w:t xml:space="preserve"> plus PDU Session specific information such as the UL Data Status, PDU Session Status, Allowed PDU Session Status IEs and a UE NAS Routing ID.  </w:t>
      </w:r>
    </w:p>
    <w:p w14:paraId="6F75CC53" w14:textId="77777777" w:rsidR="002169B1" w:rsidRDefault="002169B1" w:rsidP="00731B4B">
      <w:pPr>
        <w:pStyle w:val="B1"/>
        <w:ind w:firstLine="0"/>
      </w:pPr>
      <w:r>
        <w:lastRenderedPageBreak/>
        <w:t>In the case where a specific 6G UE NAS Module may have multiple entities, e.g. SM NAS Module has multiple SM NAS entities, one per PDU Session, then the UE NAS Routing ID is used to uniquely identify such an instance along with the NAS Type.</w:t>
      </w:r>
    </w:p>
    <w:p w14:paraId="65513C00" w14:textId="613E7AFA" w:rsidR="002169B1" w:rsidRDefault="23AB292C" w:rsidP="79393514">
      <w:pPr>
        <w:pStyle w:val="B1"/>
        <w:ind w:firstLine="0"/>
      </w:pPr>
      <w:r>
        <w:t>An SM Container may be a single SM Container or a concatenation of multiple SM Containers. And End Marker IE in cleartext is used to identify boundaries between NAS Containers.</w:t>
      </w:r>
    </w:p>
    <w:p w14:paraId="5D7C1295" w14:textId="7BE1CC92" w:rsidR="00611C9E" w:rsidRDefault="002169B1" w:rsidP="00611C9E">
      <w:pPr>
        <w:pStyle w:val="B1"/>
        <w:numPr>
          <w:ilvl w:val="0"/>
          <w:numId w:val="11"/>
        </w:numPr>
      </w:pPr>
      <w:r w:rsidRPr="322A732A">
        <w:rPr>
          <w:rFonts w:cstheme="minorBidi"/>
          <w:noProof/>
        </w:rPr>
        <w:t xml:space="preserve">6G RAN to 6G AMF: </w:t>
      </w:r>
      <w:r>
        <w:rPr>
          <w:rFonts w:cstheme="minorBidi"/>
          <w:noProof/>
        </w:rPr>
        <w:t xml:space="preserve">6G </w:t>
      </w:r>
      <w:r w:rsidRPr="322A732A">
        <w:rPr>
          <w:lang w:eastAsia="zh-CN"/>
        </w:rPr>
        <w:t>N2 message (N2 parameters,</w:t>
      </w:r>
      <w:r>
        <w:rPr>
          <w:lang w:eastAsia="zh-CN"/>
        </w:rPr>
        <w:t xml:space="preserve"> NAS Payload (MM Container</w:t>
      </w:r>
      <w:r>
        <w:t xml:space="preserve">, SM </w:t>
      </w:r>
      <w:proofErr w:type="gramStart"/>
      <w:r>
        <w:t>Container(</w:t>
      </w:r>
      <w:proofErr w:type="gramEnd"/>
      <w:r w:rsidR="00A93666">
        <w:t>6G PDU Session ID=SM-6G-S-TMSI</w:t>
      </w:r>
      <w:r>
        <w:t>, …</w:t>
      </w:r>
      <w:proofErr w:type="gramStart"/>
      <w:r>
        <w:t>) )</w:t>
      </w:r>
      <w:proofErr w:type="gramEnd"/>
      <w:r>
        <w:t xml:space="preserve"> ).</w:t>
      </w:r>
    </w:p>
    <w:p w14:paraId="747ED505" w14:textId="77777777" w:rsidR="00611C9E" w:rsidRDefault="002169B1" w:rsidP="008D1354">
      <w:pPr>
        <w:pStyle w:val="B1"/>
        <w:ind w:left="644" w:firstLine="0"/>
      </w:pPr>
      <w:r>
        <w:t>6G RAN forwards the NAS Payload transparently to the 6G AMF identified based on the MM-S-TMSI. T</w:t>
      </w:r>
      <w:r w:rsidRPr="00140E21">
        <w:t xml:space="preserve">he </w:t>
      </w:r>
      <w:r>
        <w:t xml:space="preserve">6G </w:t>
      </w:r>
      <w:r w:rsidRPr="00140E21">
        <w:t xml:space="preserve">N2 parameters include </w:t>
      </w:r>
      <w:r>
        <w:t xml:space="preserve">information such as </w:t>
      </w:r>
      <w:r w:rsidRPr="00140E21">
        <w:t xml:space="preserve">the </w:t>
      </w:r>
      <w:r>
        <w:t>s</w:t>
      </w:r>
      <w:r w:rsidRPr="00140E21">
        <w:t>elected PLMN ID</w:t>
      </w:r>
      <w:r>
        <w:t xml:space="preserve">, </w:t>
      </w:r>
      <w:r w:rsidRPr="00140E21">
        <w:t>Location Information</w:t>
      </w:r>
      <w:r>
        <w:t xml:space="preserve">, </w:t>
      </w:r>
      <w:r w:rsidRPr="00140E21">
        <w:t>Cell Identity</w:t>
      </w:r>
      <w:r>
        <w:t xml:space="preserve"> etc</w:t>
      </w:r>
    </w:p>
    <w:p w14:paraId="0017A67F" w14:textId="3059C4A0" w:rsidR="002169B1" w:rsidRDefault="002169B1" w:rsidP="002169B1">
      <w:pPr>
        <w:pStyle w:val="B1"/>
        <w:numPr>
          <w:ilvl w:val="0"/>
          <w:numId w:val="11"/>
        </w:numPr>
      </w:pPr>
      <w:r>
        <w:t xml:space="preserve">6G AMF to 6G Serving SMF: </w:t>
      </w:r>
      <w:r>
        <w:rPr>
          <w:lang w:eastAsia="zh-CN"/>
        </w:rPr>
        <w:t xml:space="preserve">SBI </w:t>
      </w:r>
      <w:proofErr w:type="spellStart"/>
      <w:proofErr w:type="gramStart"/>
      <w:r>
        <w:rPr>
          <w:lang w:eastAsia="zh-CN"/>
        </w:rPr>
        <w:t>Msg</w:t>
      </w:r>
      <w:proofErr w:type="spellEnd"/>
      <w:r>
        <w:rPr>
          <w:lang w:eastAsia="zh-CN"/>
        </w:rPr>
        <w:t>( SM</w:t>
      </w:r>
      <w:proofErr w:type="gramEnd"/>
      <w:r>
        <w:rPr>
          <w:lang w:eastAsia="zh-CN"/>
        </w:rPr>
        <w:t xml:space="preserve"> NAS </w:t>
      </w:r>
      <w:proofErr w:type="gramStart"/>
      <w:r>
        <w:rPr>
          <w:lang w:eastAsia="zh-CN"/>
        </w:rPr>
        <w:t>Container</w:t>
      </w:r>
      <w:r w:rsidRPr="00F44CEB">
        <w:rPr>
          <w:lang w:eastAsia="zh-CN"/>
        </w:rPr>
        <w:t xml:space="preserve">( </w:t>
      </w:r>
      <w:r w:rsidR="00A93666" w:rsidRPr="00F44CEB">
        <w:rPr>
          <w:lang w:eastAsia="zh-CN"/>
        </w:rPr>
        <w:t>6</w:t>
      </w:r>
      <w:proofErr w:type="gramEnd"/>
      <w:r w:rsidR="00A93666" w:rsidRPr="00F44CEB">
        <w:rPr>
          <w:lang w:eastAsia="zh-CN"/>
        </w:rPr>
        <w:t>G PDU Session ID=SM-6G-S-</w:t>
      </w:r>
      <w:proofErr w:type="gramStart"/>
      <w:r w:rsidR="00A93666" w:rsidRPr="00F44CEB">
        <w:rPr>
          <w:lang w:eastAsia="zh-CN"/>
        </w:rPr>
        <w:t>TMSI</w:t>
      </w:r>
      <w:r w:rsidRPr="00F44CEB">
        <w:rPr>
          <w:lang w:eastAsia="zh-CN"/>
        </w:rPr>
        <w:t>,…) )</w:t>
      </w:r>
      <w:proofErr w:type="gramEnd"/>
    </w:p>
    <w:p w14:paraId="265AF9A8" w14:textId="77777777" w:rsidR="002169B1" w:rsidRDefault="002169B1" w:rsidP="008D1354">
      <w:pPr>
        <w:pStyle w:val="B1"/>
        <w:ind w:firstLine="0"/>
      </w:pPr>
      <w:r>
        <w:t xml:space="preserve">6G AMF extracts MM NAS Container from NAS </w:t>
      </w:r>
      <w:proofErr w:type="gramStart"/>
      <w:r>
        <w:t>Payload(</w:t>
      </w:r>
      <w:proofErr w:type="gramEnd"/>
      <w:r>
        <w:t xml:space="preserve">using End Marker), carries out security validation and processes the MM Service Request. If failures are </w:t>
      </w:r>
      <w:proofErr w:type="gramStart"/>
      <w:r>
        <w:t>encountered  the</w:t>
      </w:r>
      <w:proofErr w:type="gramEnd"/>
      <w:r>
        <w:t xml:space="preserve"> 6G AMF returns an error to the UE and the received SM NAS Container is dropped and not processed any further.</w:t>
      </w:r>
    </w:p>
    <w:p w14:paraId="0B285942" w14:textId="35CD0799" w:rsidR="002169B1" w:rsidRDefault="002169B1" w:rsidP="008D1354">
      <w:pPr>
        <w:pStyle w:val="B1"/>
        <w:ind w:firstLine="0"/>
      </w:pPr>
      <w:r>
        <w:t xml:space="preserve">When MM Service Request is processed successfully, 6G AMF extracts SM NAS Container from NAS Payload and forwards to the Serving SMF based on the 6G Serving SMF URI stored in its UE Context. </w:t>
      </w:r>
    </w:p>
    <w:p w14:paraId="120A0D15" w14:textId="17B7EDAE" w:rsidR="002169B1" w:rsidRDefault="002169B1" w:rsidP="008D1354">
      <w:pPr>
        <w:pStyle w:val="B1"/>
        <w:ind w:firstLine="0"/>
        <w:rPr>
          <w:lang w:eastAsia="zh-CN"/>
        </w:rPr>
      </w:pPr>
      <w:r>
        <w:t>The 6G AMF determines based on NAS Type information in the MM NAS Container what type of NF the SM NAS Container is forwarded to. In the case where the NAS Type is SM, by default the SM NAS Container is sent to the 6G Serving SMF.</w:t>
      </w:r>
    </w:p>
    <w:p w14:paraId="26A49434" w14:textId="003C2722" w:rsidR="002169B1" w:rsidRDefault="002169B1" w:rsidP="00DE78A4">
      <w:pPr>
        <w:pStyle w:val="B1"/>
        <w:numPr>
          <w:ilvl w:val="0"/>
          <w:numId w:val="11"/>
        </w:numPr>
      </w:pPr>
      <w:r>
        <w:t xml:space="preserve">The 6G Serving SMF determines, based on the </w:t>
      </w:r>
      <w:r w:rsidR="00A93666">
        <w:t>6G PDU Session ID</w:t>
      </w:r>
      <w:r w:rsidR="0034297A">
        <w:t>(</w:t>
      </w:r>
      <w:r w:rsidR="00A93666">
        <w:t>SM-6G-S-TMSI</w:t>
      </w:r>
      <w:r w:rsidR="0034297A">
        <w:t>)</w:t>
      </w:r>
      <w:r>
        <w:t xml:space="preserve"> information received as cleartext in the SM NAS Container, which 6G Anchor SMF is responsible for processing it i.e. either the current 6G Serving </w:t>
      </w:r>
      <w:proofErr w:type="gramStart"/>
      <w:r>
        <w:t>SMF(</w:t>
      </w:r>
      <w:proofErr w:type="gramEnd"/>
      <w:r>
        <w:t xml:space="preserve">acting also as a 6G Anchor SMF) or </w:t>
      </w:r>
      <w:proofErr w:type="gramStart"/>
      <w:r>
        <w:t>an</w:t>
      </w:r>
      <w:proofErr w:type="gramEnd"/>
      <w:r>
        <w:t xml:space="preserve"> separate 6G Anchor </w:t>
      </w:r>
      <w:proofErr w:type="gramStart"/>
      <w:r>
        <w:t>SMF .</w:t>
      </w:r>
      <w:proofErr w:type="gramEnd"/>
      <w:r>
        <w:t xml:space="preserve"> The 6G Serving SMF maintains in its UE Context a mapping between </w:t>
      </w:r>
      <w:r w:rsidR="00A93666">
        <w:t xml:space="preserve">6G PDU Session </w:t>
      </w:r>
      <w:proofErr w:type="gramStart"/>
      <w:r w:rsidR="00A93666">
        <w:t>ID</w:t>
      </w:r>
      <w:r w:rsidR="00EB4621">
        <w:t>s(</w:t>
      </w:r>
      <w:proofErr w:type="gramEnd"/>
      <w:r w:rsidR="00A93666">
        <w:t>SM-6G-S-TMSI</w:t>
      </w:r>
      <w:r>
        <w:t>s</w:t>
      </w:r>
      <w:r w:rsidR="00EB4621">
        <w:t>)</w:t>
      </w:r>
      <w:r>
        <w:t xml:space="preserve"> and the associated SMF ID/URI of the 6G Anchor SMF responsible for processing the </w:t>
      </w:r>
      <w:r w:rsidR="00342BF0">
        <w:t>6G PDU Session</w:t>
      </w:r>
      <w:r>
        <w:t xml:space="preserve">. The 6G Serving SMF forwards the SM NAS Container to the 6G Anchor </w:t>
      </w:r>
      <w:proofErr w:type="gramStart"/>
      <w:r>
        <w:t>SMF(</w:t>
      </w:r>
      <w:proofErr w:type="gramEnd"/>
      <w:r>
        <w:t xml:space="preserve">which may be the 6G Serving SMF). </w:t>
      </w:r>
    </w:p>
    <w:p w14:paraId="12D663DD" w14:textId="77777777" w:rsidR="002169B1" w:rsidRDefault="002169B1" w:rsidP="00E12105">
      <w:pPr>
        <w:pStyle w:val="B1"/>
        <w:ind w:firstLine="0"/>
      </w:pPr>
      <w:r>
        <w:t xml:space="preserve">If the SM Container is a concatenation of multiple SM NAS Containers the 6G Serving SMF extracts each SM NAS Container and sends to the associated 6G Anchor SMF. </w:t>
      </w:r>
    </w:p>
    <w:p w14:paraId="3622F3CE" w14:textId="00BE5625" w:rsidR="002169B1" w:rsidRDefault="002169B1" w:rsidP="00E12105">
      <w:pPr>
        <w:pStyle w:val="B1"/>
        <w:ind w:firstLine="0"/>
      </w:pPr>
      <w:r>
        <w:t xml:space="preserve">The 6G Anchor SMF which receives the SM NAS Container validates its security and processes its </w:t>
      </w:r>
      <w:proofErr w:type="gramStart"/>
      <w:r>
        <w:t>contents(</w:t>
      </w:r>
      <w:proofErr w:type="gramEnd"/>
      <w:r>
        <w:t xml:space="preserve">UL Data Status, PDU Session Status and Allowed PDU Session Status) which may for example result in triggering activation of the UP of the PDU Session indicated by the </w:t>
      </w:r>
      <w:r w:rsidR="00A93666">
        <w:t>6G PDU Session ID</w:t>
      </w:r>
      <w:r w:rsidR="008E4048">
        <w:t>(</w:t>
      </w:r>
      <w:r w:rsidR="00A93666">
        <w:t>SM-6G-S-TMSI</w:t>
      </w:r>
      <w:r w:rsidR="008E4048">
        <w:t>)</w:t>
      </w:r>
      <w:r>
        <w:t>.</w:t>
      </w:r>
    </w:p>
    <w:p w14:paraId="138C5D62" w14:textId="4DC3C41A" w:rsidR="002169B1" w:rsidRPr="00E12105" w:rsidRDefault="002169B1" w:rsidP="00E12105">
      <w:pPr>
        <w:pStyle w:val="B1"/>
        <w:ind w:firstLine="0"/>
      </w:pPr>
      <w:r>
        <w:t xml:space="preserve">In the case </w:t>
      </w:r>
      <w:proofErr w:type="gramStart"/>
      <w:r>
        <w:t>where  SM</w:t>
      </w:r>
      <w:proofErr w:type="gramEnd"/>
      <w:r>
        <w:t xml:space="preserve"> NAS Container received by the 6G Serving SMF from the 6G AMF is a concatenation of multiple SM NAS Containers, the 6G Serving SMF is responsible for extracting all SM NAS Containers and forwarding them to their respective 6G Anchor SMF based on their respective </w:t>
      </w:r>
      <w:r w:rsidR="00A93666">
        <w:t>6G PDU Session ID</w:t>
      </w:r>
      <w:r w:rsidR="00F6513F">
        <w:t>(</w:t>
      </w:r>
      <w:r w:rsidR="00A93666">
        <w:t>SM-6G-S-TMSI</w:t>
      </w:r>
      <w:r w:rsidR="00F6513F">
        <w:t>)</w:t>
      </w:r>
      <w:r>
        <w:t xml:space="preserve">. </w:t>
      </w:r>
    </w:p>
    <w:p w14:paraId="05F143F7" w14:textId="13C909DD" w:rsidR="00E12105" w:rsidRDefault="002169B1" w:rsidP="00E12105">
      <w:pPr>
        <w:pStyle w:val="B1"/>
        <w:numPr>
          <w:ilvl w:val="0"/>
          <w:numId w:val="11"/>
        </w:numPr>
      </w:pPr>
      <w:r>
        <w:t>6G SMF to 6G UPF</w:t>
      </w:r>
    </w:p>
    <w:p w14:paraId="2DEA6587" w14:textId="4C98C0D3" w:rsidR="002169B1" w:rsidRDefault="002169B1" w:rsidP="00747CE1">
      <w:pPr>
        <w:pStyle w:val="B1"/>
        <w:ind w:left="644" w:firstLine="0"/>
      </w:pPr>
      <w:r>
        <w:t>Based on the received SM NAS Container, 6G Anchor SMF invokes procedures with UPFs to re-activate User Plane resources and/or remove resources locally. These are per 5GS procedures in 23.502 and not elaborated on here.</w:t>
      </w:r>
    </w:p>
    <w:p w14:paraId="1445B194" w14:textId="47FBB42A" w:rsidR="002169B1" w:rsidRDefault="00747CE1" w:rsidP="00747CE1">
      <w:pPr>
        <w:pStyle w:val="B1"/>
      </w:pPr>
      <w:r>
        <w:t>6</w:t>
      </w:r>
      <w:r w:rsidR="002169B1">
        <w:t xml:space="preserve">. </w:t>
      </w:r>
      <w:r w:rsidR="007A585A">
        <w:tab/>
      </w:r>
      <w:r w:rsidR="002169B1">
        <w:t xml:space="preserve">6G S-SMF/A-SMF to 6G AMF: SBI </w:t>
      </w:r>
      <w:proofErr w:type="spellStart"/>
      <w:proofErr w:type="gramStart"/>
      <w:r w:rsidR="002169B1">
        <w:t>Msg</w:t>
      </w:r>
      <w:proofErr w:type="spellEnd"/>
      <w:r w:rsidR="002169B1">
        <w:t>( SM</w:t>
      </w:r>
      <w:proofErr w:type="gramEnd"/>
      <w:r w:rsidR="002169B1">
        <w:t xml:space="preserve"> NAS </w:t>
      </w:r>
      <w:proofErr w:type="gramStart"/>
      <w:r w:rsidR="002169B1">
        <w:t>Container(</w:t>
      </w:r>
      <w:proofErr w:type="gramEnd"/>
      <w:r w:rsidR="002169B1">
        <w:t xml:space="preserve">NAS Type </w:t>
      </w:r>
      <w:proofErr w:type="gramStart"/>
      <w:r w:rsidR="002169B1">
        <w:t>SM,…</w:t>
      </w:r>
      <w:proofErr w:type="gramEnd"/>
      <w:r w:rsidR="002169B1">
        <w:t>), N2 SM Info)</w:t>
      </w:r>
    </w:p>
    <w:p w14:paraId="50BA43D2" w14:textId="77777777" w:rsidR="002169B1" w:rsidRDefault="002169B1" w:rsidP="007A585A">
      <w:pPr>
        <w:pStyle w:val="B1"/>
        <w:ind w:firstLine="0"/>
      </w:pPr>
      <w:r>
        <w:t xml:space="preserve">6G Serving </w:t>
      </w:r>
      <w:proofErr w:type="gramStart"/>
      <w:r>
        <w:t>SMF(</w:t>
      </w:r>
      <w:proofErr w:type="gramEnd"/>
      <w:r>
        <w:t xml:space="preserve">acting also as a 6G Anchor SMF) generates an SM NAS Container with NAS Type SM and UE NAS Routing ID in cleartext. In </w:t>
      </w:r>
      <w:proofErr w:type="gramStart"/>
      <w:r>
        <w:t>addition</w:t>
      </w:r>
      <w:proofErr w:type="gramEnd"/>
      <w:r>
        <w:t xml:space="preserve"> it contains other information security protected, for example its PDU Session Re-Activation and Synchronization Results i.e. PDU Session Re-Activation/Error IEs and PDU Session Status IEs.</w:t>
      </w:r>
    </w:p>
    <w:p w14:paraId="719FC210" w14:textId="4D3C5C2E" w:rsidR="002169B1" w:rsidRDefault="002169B1" w:rsidP="007A585A">
      <w:pPr>
        <w:pStyle w:val="B1"/>
        <w:ind w:firstLine="0"/>
      </w:pPr>
      <w:r>
        <w:t>An SM Container may be a single SM Container or a concatenation of multiple SM Containers. And End Marker IE in cleartext is used to identify boundaries between NAS Containers.</w:t>
      </w:r>
    </w:p>
    <w:p w14:paraId="1CA14B97" w14:textId="1F22001C" w:rsidR="002169B1" w:rsidRDefault="002169B1" w:rsidP="007A585A">
      <w:pPr>
        <w:ind w:left="568"/>
      </w:pPr>
      <w:r>
        <w:t xml:space="preserve">6G S-SMF/A-SMF also generates N2 SM Info which includes the </w:t>
      </w:r>
      <w:r w:rsidR="00A93666">
        <w:t>6G PDU Session ID</w:t>
      </w:r>
      <w:r w:rsidR="0056512E">
        <w:t>(</w:t>
      </w:r>
      <w:r w:rsidR="00A93666">
        <w:t>SM-6G-S-TMSI</w:t>
      </w:r>
      <w:r w:rsidR="0056512E">
        <w:t xml:space="preserve">) </w:t>
      </w:r>
      <w:r>
        <w:t>for use by 6G RAN to identify the PDU Session. The 6G S-SMF/A-SMF sends the SM NAS Container and N2 SM Info to the 6G AMF.</w:t>
      </w:r>
    </w:p>
    <w:p w14:paraId="72DD9175" w14:textId="3EC27AB9" w:rsidR="002169B1" w:rsidRDefault="002169B1" w:rsidP="00A64844">
      <w:pPr>
        <w:pStyle w:val="B1"/>
        <w:numPr>
          <w:ilvl w:val="0"/>
          <w:numId w:val="12"/>
        </w:numPr>
        <w:rPr>
          <w:lang w:eastAsia="zh-CN"/>
        </w:rPr>
      </w:pPr>
      <w:r>
        <w:rPr>
          <w:lang w:eastAsia="zh-CN"/>
        </w:rPr>
        <w:lastRenderedPageBreak/>
        <w:t xml:space="preserve">6G AMF to 6G RAN: 6G N2 </w:t>
      </w:r>
      <w:proofErr w:type="spellStart"/>
      <w:proofErr w:type="gramStart"/>
      <w:r>
        <w:rPr>
          <w:lang w:eastAsia="zh-CN"/>
        </w:rPr>
        <w:t>Msg</w:t>
      </w:r>
      <w:proofErr w:type="spellEnd"/>
      <w:r>
        <w:rPr>
          <w:lang w:eastAsia="zh-CN"/>
        </w:rPr>
        <w:t>(</w:t>
      </w:r>
      <w:proofErr w:type="gramEnd"/>
      <w:r>
        <w:t xml:space="preserve">MM </w:t>
      </w:r>
      <w:proofErr w:type="gramStart"/>
      <w:r>
        <w:t>Container(</w:t>
      </w:r>
      <w:proofErr w:type="gramEnd"/>
      <w:r>
        <w:t xml:space="preserve">NAS Type </w:t>
      </w:r>
      <w:proofErr w:type="gramStart"/>
      <w:r>
        <w:t>MM,…</w:t>
      </w:r>
      <w:proofErr w:type="gramEnd"/>
      <w:r>
        <w:t xml:space="preserve">), SM </w:t>
      </w:r>
      <w:proofErr w:type="gramStart"/>
      <w:r>
        <w:t>Container(</w:t>
      </w:r>
      <w:proofErr w:type="gramEnd"/>
      <w:r>
        <w:t xml:space="preserve">NAS Type </w:t>
      </w:r>
      <w:proofErr w:type="gramStart"/>
      <w:r>
        <w:t>SM,…</w:t>
      </w:r>
      <w:proofErr w:type="gramEnd"/>
      <w:r>
        <w:t>), N2 SM Info)</w:t>
      </w:r>
    </w:p>
    <w:p w14:paraId="392218C9" w14:textId="77777777" w:rsidR="002169B1" w:rsidRDefault="002169B1" w:rsidP="001E3609">
      <w:pPr>
        <w:ind w:left="720"/>
        <w:rPr>
          <w:lang w:eastAsia="zh-CN"/>
        </w:rPr>
      </w:pPr>
      <w:r>
        <w:rPr>
          <w:lang w:eastAsia="zh-CN"/>
        </w:rPr>
        <w:t>6G AMF sends an MM NAS Container and all received SM NAS Containers and N2 SM Info toward 6G RAN. The 6G AMF generates the MM Container which holds the MM Service Accept message IEs plus NAS Type MM IE.</w:t>
      </w:r>
    </w:p>
    <w:p w14:paraId="6C1DA46B" w14:textId="77777777" w:rsidR="002169B1" w:rsidRDefault="002169B1" w:rsidP="001E3609">
      <w:pPr>
        <w:ind w:left="720"/>
        <w:rPr>
          <w:lang w:eastAsia="zh-CN"/>
        </w:rPr>
      </w:pPr>
      <w:r>
        <w:rPr>
          <w:lang w:eastAsia="zh-CN"/>
        </w:rPr>
        <w:t xml:space="preserve">If the MM Service Request is rejected or </w:t>
      </w:r>
      <w:proofErr w:type="gramStart"/>
      <w:r>
        <w:rPr>
          <w:lang w:eastAsia="zh-CN"/>
        </w:rPr>
        <w:t>fails</w:t>
      </w:r>
      <w:proofErr w:type="gramEnd"/>
      <w:r>
        <w:rPr>
          <w:lang w:eastAsia="zh-CN"/>
        </w:rPr>
        <w:t xml:space="preserve"> then 6G AMF sends a NAS Service Reject which consists of an MM NAS Container with a MM NAS Service Reject message only to 6G </w:t>
      </w:r>
      <w:proofErr w:type="gramStart"/>
      <w:r>
        <w:rPr>
          <w:lang w:eastAsia="zh-CN"/>
        </w:rPr>
        <w:t>RAN  i.e.</w:t>
      </w:r>
      <w:proofErr w:type="gramEnd"/>
      <w:r>
        <w:rPr>
          <w:lang w:eastAsia="zh-CN"/>
        </w:rPr>
        <w:t xml:space="preserve"> no SM NAS Containers nor N2 SM Info is sent to 6G RAN. </w:t>
      </w:r>
    </w:p>
    <w:p w14:paraId="48398F10" w14:textId="77777777" w:rsidR="002169B1" w:rsidRDefault="002169B1" w:rsidP="001E3609">
      <w:pPr>
        <w:ind w:left="720"/>
        <w:rPr>
          <w:lang w:eastAsia="zh-CN"/>
        </w:rPr>
      </w:pPr>
      <w:r>
        <w:rPr>
          <w:lang w:eastAsia="zh-CN"/>
        </w:rPr>
        <w:t xml:space="preserve">The 6G AMF concatenates the MM NAS Container and received SM NAS Containers as single NAS Payload and sends together with the received N2 SM Info to 6G RAN. </w:t>
      </w:r>
    </w:p>
    <w:p w14:paraId="33EE8F0E" w14:textId="4D4692AC" w:rsidR="002169B1" w:rsidRDefault="002169B1" w:rsidP="00DB2BB0">
      <w:pPr>
        <w:ind w:left="436" w:firstLine="284"/>
      </w:pPr>
      <w:r>
        <w:t>And End Marker IE in cleartext is used to identify boundaries between NAS Containers.</w:t>
      </w:r>
    </w:p>
    <w:p w14:paraId="61F2DE35" w14:textId="641300FD" w:rsidR="002169B1" w:rsidRDefault="3842A719" w:rsidP="00DF70E9">
      <w:pPr>
        <w:pStyle w:val="B1"/>
      </w:pPr>
      <w:r w:rsidRPr="79393514">
        <w:rPr>
          <w:lang w:eastAsia="zh-CN"/>
        </w:rPr>
        <w:t>8</w:t>
      </w:r>
      <w:r w:rsidR="23AB292C" w:rsidRPr="79393514">
        <w:rPr>
          <w:lang w:eastAsia="zh-CN"/>
        </w:rPr>
        <w:t xml:space="preserve">. </w:t>
      </w:r>
      <w:r w:rsidR="002169B1">
        <w:tab/>
      </w:r>
      <w:r w:rsidR="23AB292C" w:rsidRPr="79393514">
        <w:rPr>
          <w:lang w:eastAsia="zh-CN"/>
        </w:rPr>
        <w:t>6G RAN to 6G UE: AN Message/</w:t>
      </w:r>
      <w:r w:rsidR="23AB292C">
        <w:t xml:space="preserve">RRC Connection </w:t>
      </w:r>
      <w:proofErr w:type="gramStart"/>
      <w:r w:rsidR="23AB292C">
        <w:t>Reconfig(</w:t>
      </w:r>
      <w:proofErr w:type="gramEnd"/>
      <w:r w:rsidR="23AB292C">
        <w:t xml:space="preserve">RRC IEs, NAS </w:t>
      </w:r>
      <w:proofErr w:type="gramStart"/>
      <w:r w:rsidR="23AB292C">
        <w:t>Payload( MM</w:t>
      </w:r>
      <w:proofErr w:type="gramEnd"/>
      <w:r w:rsidR="23AB292C">
        <w:t xml:space="preserve"> </w:t>
      </w:r>
      <w:proofErr w:type="gramStart"/>
      <w:r w:rsidR="23AB292C">
        <w:t>Container(</w:t>
      </w:r>
      <w:proofErr w:type="gramEnd"/>
      <w:r w:rsidR="23AB292C">
        <w:t xml:space="preserve">NAS Type </w:t>
      </w:r>
      <w:proofErr w:type="gramStart"/>
      <w:r w:rsidR="23AB292C">
        <w:t>MM,…</w:t>
      </w:r>
      <w:proofErr w:type="gramEnd"/>
      <w:r w:rsidR="23AB292C">
        <w:t xml:space="preserve">), SM </w:t>
      </w:r>
      <w:proofErr w:type="gramStart"/>
      <w:r w:rsidR="23AB292C">
        <w:t>Container(</w:t>
      </w:r>
      <w:proofErr w:type="gramEnd"/>
      <w:r w:rsidR="23AB292C">
        <w:t xml:space="preserve">NAS Type </w:t>
      </w:r>
      <w:proofErr w:type="gramStart"/>
      <w:r w:rsidR="23AB292C">
        <w:t>SM,…) )</w:t>
      </w:r>
      <w:proofErr w:type="gramEnd"/>
    </w:p>
    <w:p w14:paraId="3D437417" w14:textId="77777777" w:rsidR="002169B1" w:rsidRDefault="002169B1" w:rsidP="00DF70E9">
      <w:pPr>
        <w:ind w:left="568"/>
        <w:rPr>
          <w:lang w:eastAsia="zh-CN"/>
        </w:rPr>
      </w:pPr>
      <w:r>
        <w:rPr>
          <w:lang w:eastAsia="zh-CN"/>
        </w:rPr>
        <w:t xml:space="preserve">6G RAN establishes 6G AS/RRC security with the 6G </w:t>
      </w:r>
      <w:proofErr w:type="gramStart"/>
      <w:r>
        <w:rPr>
          <w:lang w:eastAsia="zh-CN"/>
        </w:rPr>
        <w:t>UE(</w:t>
      </w:r>
      <w:proofErr w:type="gramEnd"/>
      <w:r>
        <w:rPr>
          <w:lang w:eastAsia="zh-CN"/>
        </w:rPr>
        <w:t xml:space="preserve">6G RRC SMC). Based on received N2 SM Info, 6G RAN triggers the creation of PDU Session UP resources with the 6G </w:t>
      </w:r>
      <w:proofErr w:type="gramStart"/>
      <w:r>
        <w:rPr>
          <w:lang w:eastAsia="zh-CN"/>
        </w:rPr>
        <w:t>UE(</w:t>
      </w:r>
      <w:proofErr w:type="gramEnd"/>
      <w:r>
        <w:rPr>
          <w:lang w:eastAsia="zh-CN"/>
        </w:rPr>
        <w:t xml:space="preserve">RRC </w:t>
      </w:r>
      <w:proofErr w:type="spellStart"/>
      <w:r>
        <w:rPr>
          <w:lang w:eastAsia="zh-CN"/>
        </w:rPr>
        <w:t>Reconfig</w:t>
      </w:r>
      <w:proofErr w:type="spellEnd"/>
      <w:r>
        <w:rPr>
          <w:lang w:eastAsia="zh-CN"/>
        </w:rPr>
        <w:t>).</w:t>
      </w:r>
    </w:p>
    <w:p w14:paraId="5FC97237" w14:textId="77777777" w:rsidR="002169B1" w:rsidRDefault="002169B1" w:rsidP="00DF70E9">
      <w:pPr>
        <w:ind w:left="568"/>
        <w:rPr>
          <w:lang w:eastAsia="zh-CN"/>
        </w:rPr>
      </w:pPr>
      <w:r>
        <w:rPr>
          <w:lang w:eastAsia="zh-CN"/>
        </w:rPr>
        <w:t xml:space="preserve">6G RAN transfers the NAS Payload of MM &amp; SM NAS Containers transparently to 6G UE via RRC. The 6G UE RRC forwards the NAS </w:t>
      </w:r>
      <w:proofErr w:type="gramStart"/>
      <w:r>
        <w:rPr>
          <w:lang w:eastAsia="zh-CN"/>
        </w:rPr>
        <w:t>Payload( i.e.</w:t>
      </w:r>
      <w:proofErr w:type="gramEnd"/>
      <w:r>
        <w:rPr>
          <w:lang w:eastAsia="zh-CN"/>
        </w:rPr>
        <w:t xml:space="preserve"> all NAS containers) by default to the 6G UE NAS Routing layer. The 6G UE NAS Routing layer identifies NAS Container boundaries using the End Marker IEs and uses the NAS Type IE to forward the MM NAS Container to the 6G UE NAS MM Module and SM NAS Container to the 6G UE NAS SM Module Routing function which subsequently uses the UE NAS Routing ID to forward the SM NAS Container to the correct 6G UE NAS SM Entity. </w:t>
      </w:r>
    </w:p>
    <w:p w14:paraId="4E2F9C58" w14:textId="77777777" w:rsidR="002169B1" w:rsidRDefault="002169B1" w:rsidP="00DF70E9">
      <w:pPr>
        <w:ind w:left="568"/>
        <w:rPr>
          <w:lang w:eastAsia="zh-CN"/>
        </w:rPr>
      </w:pPr>
      <w:r>
        <w:rPr>
          <w:lang w:eastAsia="zh-CN"/>
        </w:rPr>
        <w:t>The 6G UE NAS MM and SM Modules/Entities use their respective 6G UE NAS security contexts to validate the security of the received MM and SM NAS Containers. The 6G UE NAS SM Entity uses the contents of the SM NAS container to synchronize its PDU Session status with its peer 6G Anchor SMF e.g. by removing PDU Sessions locally.</w:t>
      </w:r>
    </w:p>
    <w:p w14:paraId="138DB92F" w14:textId="1869AC2C" w:rsidR="002169B1" w:rsidRDefault="002169B1" w:rsidP="00DF70E9">
      <w:pPr>
        <w:ind w:left="568"/>
      </w:pPr>
      <w:r>
        <w:t xml:space="preserve">6G RAN stores the </w:t>
      </w:r>
      <w:r w:rsidR="00A93666">
        <w:t>6G PDU Session ID</w:t>
      </w:r>
      <w:r w:rsidR="00513360">
        <w:t>(</w:t>
      </w:r>
      <w:r w:rsidR="00A93666">
        <w:t>SM-6G-S-TMSI</w:t>
      </w:r>
      <w:r w:rsidR="00513360">
        <w:t>)</w:t>
      </w:r>
      <w:r>
        <w:t xml:space="preserve"> &amp; UE NAS Routing </w:t>
      </w:r>
      <w:proofErr w:type="gramStart"/>
      <w:r>
        <w:t>ID(</w:t>
      </w:r>
      <w:proofErr w:type="gramEnd"/>
      <w:r>
        <w:t xml:space="preserve">received in N2 SM Info) for established PDU Sessions. </w:t>
      </w:r>
    </w:p>
    <w:p w14:paraId="6223BC7B" w14:textId="7F20C080" w:rsidR="002169B1" w:rsidRDefault="002169B1" w:rsidP="00663A72">
      <w:pPr>
        <w:ind w:left="568"/>
      </w:pPr>
      <w:r w:rsidRPr="003B4660">
        <w:t xml:space="preserve">6G RAN lower </w:t>
      </w:r>
      <w:proofErr w:type="gramStart"/>
      <w:r w:rsidRPr="003B4660">
        <w:t>layers(</w:t>
      </w:r>
      <w:proofErr w:type="gramEnd"/>
      <w:r w:rsidRPr="003B4660">
        <w:t xml:space="preserve">6G RRC) uses NAS Type &amp; UE NAS Routing ID to identify and inform the UE NAS SM Entity of PDU Session resources status in 6G RAN. </w:t>
      </w:r>
    </w:p>
    <w:p w14:paraId="100299C5" w14:textId="0D12B978" w:rsidR="002169B1" w:rsidRDefault="3842A719" w:rsidP="00DF70E9">
      <w:pPr>
        <w:pStyle w:val="B1"/>
        <w:rPr>
          <w:lang w:eastAsia="zh-CN"/>
        </w:rPr>
      </w:pPr>
      <w:r w:rsidRPr="79393514">
        <w:rPr>
          <w:lang w:eastAsia="zh-CN"/>
        </w:rPr>
        <w:t>9</w:t>
      </w:r>
      <w:r w:rsidR="23AB292C" w:rsidRPr="79393514">
        <w:rPr>
          <w:lang w:eastAsia="zh-CN"/>
        </w:rPr>
        <w:t xml:space="preserve">. 6G </w:t>
      </w:r>
      <w:proofErr w:type="gramStart"/>
      <w:r w:rsidR="23AB292C" w:rsidRPr="79393514">
        <w:rPr>
          <w:lang w:eastAsia="zh-CN"/>
        </w:rPr>
        <w:t>RAN  to</w:t>
      </w:r>
      <w:proofErr w:type="gramEnd"/>
      <w:r w:rsidR="23AB292C" w:rsidRPr="79393514">
        <w:rPr>
          <w:lang w:eastAsia="zh-CN"/>
        </w:rPr>
        <w:t xml:space="preserve"> 6G AMF: 6G N2 Msg </w:t>
      </w:r>
      <w:proofErr w:type="gramStart"/>
      <w:r w:rsidR="23AB292C" w:rsidRPr="79393514">
        <w:rPr>
          <w:lang w:eastAsia="zh-CN"/>
        </w:rPr>
        <w:t xml:space="preserve">( </w:t>
      </w:r>
      <w:r w:rsidR="23AB292C">
        <w:t>6</w:t>
      </w:r>
      <w:proofErr w:type="gramEnd"/>
      <w:r w:rsidR="23AB292C">
        <w:t xml:space="preserve">G N2 parameters, </w:t>
      </w:r>
      <w:r w:rsidR="23AB292C" w:rsidRPr="79393514">
        <w:rPr>
          <w:lang w:eastAsia="zh-CN"/>
        </w:rPr>
        <w:t xml:space="preserve">N2 SM </w:t>
      </w:r>
      <w:proofErr w:type="gramStart"/>
      <w:r w:rsidR="23AB292C" w:rsidRPr="79393514">
        <w:rPr>
          <w:lang w:eastAsia="zh-CN"/>
        </w:rPr>
        <w:t>Info(</w:t>
      </w:r>
      <w:proofErr w:type="gramEnd"/>
      <w:r w:rsidR="7628B50F" w:rsidRPr="79393514">
        <w:rPr>
          <w:lang w:eastAsia="zh-CN"/>
        </w:rPr>
        <w:t>6G PDU Session ID=SM-6G-S-</w:t>
      </w:r>
      <w:proofErr w:type="gramStart"/>
      <w:r w:rsidR="7628B50F" w:rsidRPr="79393514">
        <w:rPr>
          <w:lang w:eastAsia="zh-CN"/>
        </w:rPr>
        <w:t>TMSI</w:t>
      </w:r>
      <w:r w:rsidR="23AB292C" w:rsidRPr="79393514">
        <w:rPr>
          <w:lang w:eastAsia="zh-CN"/>
        </w:rPr>
        <w:t>,…) )</w:t>
      </w:r>
      <w:proofErr w:type="gramEnd"/>
    </w:p>
    <w:p w14:paraId="64BD0C6E" w14:textId="37FD0998" w:rsidR="002169B1" w:rsidRDefault="002169B1" w:rsidP="00663A72">
      <w:pPr>
        <w:ind w:left="284" w:firstLine="284"/>
      </w:pPr>
      <w:r>
        <w:rPr>
          <w:lang w:eastAsia="zh-CN"/>
        </w:rPr>
        <w:t xml:space="preserve">6G RAN generates N2 SM Info containing </w:t>
      </w:r>
      <w:r w:rsidR="00A93666">
        <w:rPr>
          <w:lang w:eastAsia="zh-CN"/>
        </w:rPr>
        <w:t xml:space="preserve">6G PDU Session </w:t>
      </w:r>
      <w:proofErr w:type="gramStart"/>
      <w:r w:rsidR="00A93666">
        <w:rPr>
          <w:lang w:eastAsia="zh-CN"/>
        </w:rPr>
        <w:t>ID</w:t>
      </w:r>
      <w:r w:rsidR="00C86DC6">
        <w:rPr>
          <w:lang w:eastAsia="zh-CN"/>
        </w:rPr>
        <w:t>s(</w:t>
      </w:r>
      <w:proofErr w:type="gramEnd"/>
      <w:r w:rsidR="00A93666">
        <w:rPr>
          <w:lang w:eastAsia="zh-CN"/>
        </w:rPr>
        <w:t>SM-6G-S-TMSI</w:t>
      </w:r>
      <w:r>
        <w:rPr>
          <w:lang w:eastAsia="zh-CN"/>
        </w:rPr>
        <w:t>s</w:t>
      </w:r>
      <w:r w:rsidR="00C86DC6">
        <w:rPr>
          <w:lang w:eastAsia="zh-CN"/>
        </w:rPr>
        <w:t>)</w:t>
      </w:r>
      <w:r>
        <w:t xml:space="preserve"> and sends to 6G AMF.</w:t>
      </w:r>
    </w:p>
    <w:p w14:paraId="4392C069" w14:textId="4FA6DACC" w:rsidR="002169B1" w:rsidRDefault="23AB292C" w:rsidP="00DF70E9">
      <w:pPr>
        <w:ind w:firstLine="284"/>
      </w:pPr>
      <w:r>
        <w:t>1</w:t>
      </w:r>
      <w:r w:rsidR="3842A719">
        <w:t>0</w:t>
      </w:r>
      <w:r>
        <w:t xml:space="preserve">. 6G AMF to 6G S-SMF/A-SMF: SBI Msg </w:t>
      </w:r>
      <w:proofErr w:type="gramStart"/>
      <w:r>
        <w:t xml:space="preserve">( </w:t>
      </w:r>
      <w:r w:rsidRPr="79393514">
        <w:rPr>
          <w:lang w:eastAsia="zh-CN"/>
        </w:rPr>
        <w:t>N</w:t>
      </w:r>
      <w:proofErr w:type="gramEnd"/>
      <w:r w:rsidRPr="79393514">
        <w:rPr>
          <w:lang w:eastAsia="zh-CN"/>
        </w:rPr>
        <w:t xml:space="preserve">2 SM </w:t>
      </w:r>
      <w:proofErr w:type="gramStart"/>
      <w:r w:rsidRPr="79393514">
        <w:rPr>
          <w:lang w:eastAsia="zh-CN"/>
        </w:rPr>
        <w:t>Info(</w:t>
      </w:r>
      <w:proofErr w:type="gramEnd"/>
      <w:r w:rsidR="7628B50F" w:rsidRPr="79393514">
        <w:rPr>
          <w:lang w:eastAsia="zh-CN"/>
        </w:rPr>
        <w:t>6G PDU Session ID=SM-6G-S-</w:t>
      </w:r>
      <w:proofErr w:type="gramStart"/>
      <w:r w:rsidR="7628B50F" w:rsidRPr="79393514">
        <w:rPr>
          <w:lang w:eastAsia="zh-CN"/>
        </w:rPr>
        <w:t>TMSI</w:t>
      </w:r>
      <w:r w:rsidRPr="79393514">
        <w:rPr>
          <w:lang w:eastAsia="zh-CN"/>
        </w:rPr>
        <w:t>,…) )</w:t>
      </w:r>
      <w:proofErr w:type="gramEnd"/>
    </w:p>
    <w:p w14:paraId="0C9F91F3" w14:textId="6717392A" w:rsidR="006C1B9F" w:rsidRPr="000D6D79" w:rsidRDefault="002169B1" w:rsidP="00663A72">
      <w:pPr>
        <w:ind w:left="568"/>
      </w:pPr>
      <w:r>
        <w:t xml:space="preserve">6G AMF forwards N2 SM Info received from 6G RAN by default to the 6G Serving SMF. The 6G Serving SMF uses the </w:t>
      </w:r>
      <w:r w:rsidR="00A93666">
        <w:rPr>
          <w:lang w:eastAsia="zh-CN"/>
        </w:rPr>
        <w:t xml:space="preserve">6G PDU Session </w:t>
      </w:r>
      <w:proofErr w:type="gramStart"/>
      <w:r w:rsidR="00A93666">
        <w:rPr>
          <w:lang w:eastAsia="zh-CN"/>
        </w:rPr>
        <w:t>ID</w:t>
      </w:r>
      <w:r w:rsidR="00927E44">
        <w:rPr>
          <w:lang w:eastAsia="zh-CN"/>
        </w:rPr>
        <w:t>s(</w:t>
      </w:r>
      <w:proofErr w:type="gramEnd"/>
      <w:r w:rsidR="00A93666">
        <w:rPr>
          <w:lang w:eastAsia="zh-CN"/>
        </w:rPr>
        <w:t>SM-6G-S-TMSI</w:t>
      </w:r>
      <w:r>
        <w:rPr>
          <w:lang w:eastAsia="zh-CN"/>
        </w:rPr>
        <w:t>s</w:t>
      </w:r>
      <w:r w:rsidR="00927E44">
        <w:rPr>
          <w:lang w:eastAsia="zh-CN"/>
        </w:rPr>
        <w:t>)</w:t>
      </w:r>
      <w:r>
        <w:rPr>
          <w:lang w:eastAsia="zh-CN"/>
        </w:rPr>
        <w:t xml:space="preserve"> from N2 SM Info to identify the 6G Anchor </w:t>
      </w:r>
      <w:proofErr w:type="gramStart"/>
      <w:r>
        <w:rPr>
          <w:lang w:eastAsia="zh-CN"/>
        </w:rPr>
        <w:t>SMF</w:t>
      </w:r>
      <w:r w:rsidR="008A1F16">
        <w:rPr>
          <w:lang w:eastAsia="zh-CN"/>
        </w:rPr>
        <w:t>s</w:t>
      </w:r>
      <w:r>
        <w:rPr>
          <w:lang w:eastAsia="zh-CN"/>
        </w:rPr>
        <w:t>(</w:t>
      </w:r>
      <w:proofErr w:type="gramEnd"/>
      <w:r>
        <w:rPr>
          <w:lang w:eastAsia="zh-CN"/>
        </w:rPr>
        <w:t>which may be the 6G Serving SMF itself) and forwards the relevant N2 SM Info to it.</w:t>
      </w:r>
    </w:p>
    <w:p w14:paraId="76CEEC83" w14:textId="79F7F01A" w:rsidR="0036775E" w:rsidRDefault="0036775E" w:rsidP="0036775E">
      <w:pPr>
        <w:pStyle w:val="Heading4"/>
      </w:pPr>
      <w:r w:rsidRPr="001D0732">
        <w:rPr>
          <w:lang w:eastAsia="zh-CN"/>
        </w:rPr>
        <w:t>6.X.Y.3</w:t>
      </w:r>
      <w:r w:rsidRPr="001D0732">
        <w:rPr>
          <w:lang w:eastAsia="zh-CN"/>
        </w:rPr>
        <w:tab/>
      </w:r>
      <w:bookmarkEnd w:id="58"/>
      <w:bookmarkEnd w:id="59"/>
      <w:r w:rsidRPr="001D0732">
        <w:t>Services, Entities and Interfaces</w:t>
      </w:r>
      <w:bookmarkEnd w:id="60"/>
      <w:bookmarkEnd w:id="61"/>
      <w:bookmarkEnd w:id="62"/>
      <w:bookmarkEnd w:id="63"/>
      <w:bookmarkEnd w:id="64"/>
      <w:bookmarkEnd w:id="65"/>
      <w:bookmarkEnd w:id="66"/>
    </w:p>
    <w:p w14:paraId="5DB2867F" w14:textId="77777777" w:rsidR="006D15C1" w:rsidRPr="006D15C1" w:rsidRDefault="005644BA" w:rsidP="006D15C1">
      <w:pPr>
        <w:rPr>
          <w:i/>
          <w:iCs/>
          <w:color w:val="0070C0"/>
        </w:rPr>
      </w:pPr>
      <w:r w:rsidRPr="006D15C1">
        <w:rPr>
          <w:i/>
          <w:iCs/>
          <w:color w:val="0070C0"/>
          <w:lang w:val="x-none"/>
        </w:rPr>
        <w:t>Guidance</w:t>
      </w:r>
      <w:r w:rsidR="006D15C1" w:rsidRPr="006D15C1">
        <w:rPr>
          <w:i/>
          <w:iCs/>
          <w:color w:val="0070C0"/>
          <w:lang w:val="x-none"/>
        </w:rPr>
        <w:t xml:space="preserve"> – </w:t>
      </w:r>
      <w:r w:rsidRPr="006D15C1">
        <w:rPr>
          <w:i/>
          <w:iCs/>
          <w:color w:val="0070C0"/>
        </w:rPr>
        <w:t xml:space="preserve">include in this clause: </w:t>
      </w:r>
    </w:p>
    <w:p w14:paraId="55665F3F" w14:textId="45CB89B1" w:rsidR="005644BA" w:rsidRPr="006D15C1" w:rsidRDefault="005644BA" w:rsidP="006D15C1">
      <w:pPr>
        <w:pStyle w:val="B1"/>
        <w:numPr>
          <w:ilvl w:val="0"/>
          <w:numId w:val="2"/>
        </w:numPr>
        <w:rPr>
          <w:i/>
          <w:iCs/>
          <w:color w:val="0070C0"/>
        </w:rPr>
      </w:pPr>
      <w:r w:rsidRPr="006D15C1">
        <w:rPr>
          <w:i/>
          <w:iCs/>
          <w:color w:val="0070C0"/>
        </w:rPr>
        <w:t xml:space="preserve">description of the </w:t>
      </w:r>
      <w:r w:rsidR="00C57ECD">
        <w:rPr>
          <w:i/>
          <w:iCs/>
          <w:color w:val="0070C0"/>
        </w:rPr>
        <w:t>new</w:t>
      </w:r>
      <w:r w:rsidR="00DB282F">
        <w:rPr>
          <w:i/>
          <w:iCs/>
          <w:color w:val="0070C0"/>
        </w:rPr>
        <w:t>/re-use</w:t>
      </w:r>
      <w:r w:rsidR="00C57ECD">
        <w:rPr>
          <w:i/>
          <w:iCs/>
          <w:color w:val="0070C0"/>
        </w:rPr>
        <w:t xml:space="preserve"> </w:t>
      </w:r>
      <w:r w:rsidRPr="006D15C1">
        <w:rPr>
          <w:i/>
          <w:iCs/>
          <w:color w:val="0070C0"/>
        </w:rPr>
        <w:t>Services, Entities and Interfaces assumed by the solution. If existing Services, Entities and/or Interfaces are impacted (e.g. 5G), describe the impacts</w:t>
      </w:r>
      <w:r w:rsidR="00CC6403">
        <w:rPr>
          <w:i/>
          <w:iCs/>
          <w:color w:val="0070C0"/>
        </w:rPr>
        <w:t xml:space="preserve"> i.e., explain the difference </w:t>
      </w:r>
      <w:r w:rsidR="000E5387">
        <w:rPr>
          <w:i/>
          <w:iCs/>
          <w:color w:val="0070C0"/>
        </w:rPr>
        <w:t xml:space="preserve">compared to existing (e.g., 5G) service(s), </w:t>
      </w:r>
      <w:r w:rsidR="00F16C44" w:rsidRPr="006D15C1">
        <w:rPr>
          <w:i/>
          <w:iCs/>
          <w:color w:val="0070C0"/>
        </w:rPr>
        <w:t>Entities</w:t>
      </w:r>
      <w:r w:rsidR="000E5387">
        <w:rPr>
          <w:i/>
          <w:iCs/>
          <w:color w:val="0070C0"/>
        </w:rPr>
        <w:t xml:space="preserve"> and interface(s)</w:t>
      </w:r>
      <w:r w:rsidRPr="006D15C1">
        <w:rPr>
          <w:i/>
          <w:iCs/>
          <w:color w:val="0070C0"/>
        </w:rPr>
        <w:t>.</w:t>
      </w:r>
    </w:p>
    <w:p w14:paraId="1A032FFF" w14:textId="77777777" w:rsidR="00C93D83" w:rsidRPr="0036775E" w:rsidRDefault="00C93D83"/>
    <w:p w14:paraId="166C64CF" w14:textId="77777777" w:rsidR="00C93D83" w:rsidRDefault="00C93D83">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C691FA" w14:textId="77777777" w:rsidR="00406A6C" w:rsidRDefault="00406A6C">
      <w:r>
        <w:separator/>
      </w:r>
    </w:p>
  </w:endnote>
  <w:endnote w:type="continuationSeparator" w:id="0">
    <w:p w14:paraId="3BC879F3" w14:textId="77777777" w:rsidR="00406A6C" w:rsidRDefault="00406A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Nokia Pure Text Light">
    <w:panose1 w:val="020B0403020202020204"/>
    <w:charset w:val="00"/>
    <w:family w:val="swiss"/>
    <w:pitch w:val="variable"/>
    <w:sig w:usb0="A40006FF" w:usb1="700078FB" w:usb2="00000800" w:usb3="00000000" w:csb0="0000019F" w:csb1="00000000"/>
  </w:font>
  <w:font w:name="DengXian Light">
    <w:altName w:val="等线 Light"/>
    <w:panose1 w:val="02010600030101010101"/>
    <w:charset w:val="86"/>
    <w:family w:val="auto"/>
    <w:notTrueType/>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G Times (WN)">
    <w:altName w:val="Arial"/>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FD35E5" w14:textId="77777777" w:rsidR="00406A6C" w:rsidRDefault="00406A6C">
      <w:r>
        <w:separator/>
      </w:r>
    </w:p>
  </w:footnote>
  <w:footnote w:type="continuationSeparator" w:id="0">
    <w:p w14:paraId="7BBAB901" w14:textId="77777777" w:rsidR="00406A6C" w:rsidRDefault="00406A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43CF0D"/>
    <w:multiLevelType w:val="hybridMultilevel"/>
    <w:tmpl w:val="E00A92B6"/>
    <w:lvl w:ilvl="0" w:tplc="E150685C">
      <w:start w:val="1"/>
      <w:numFmt w:val="decimal"/>
      <w:lvlText w:val="%1."/>
      <w:lvlJc w:val="left"/>
      <w:pPr>
        <w:ind w:left="644" w:hanging="360"/>
      </w:pPr>
    </w:lvl>
    <w:lvl w:ilvl="1" w:tplc="185A7C90">
      <w:start w:val="1"/>
      <w:numFmt w:val="lowerLetter"/>
      <w:lvlText w:val="%2."/>
      <w:lvlJc w:val="left"/>
      <w:pPr>
        <w:ind w:left="1364" w:hanging="360"/>
      </w:pPr>
    </w:lvl>
    <w:lvl w:ilvl="2" w:tplc="282A2E9A">
      <w:start w:val="1"/>
      <w:numFmt w:val="lowerRoman"/>
      <w:lvlText w:val="%3."/>
      <w:lvlJc w:val="right"/>
      <w:pPr>
        <w:ind w:left="2084" w:hanging="180"/>
      </w:pPr>
    </w:lvl>
    <w:lvl w:ilvl="3" w:tplc="3684E460">
      <w:start w:val="1"/>
      <w:numFmt w:val="decimal"/>
      <w:lvlText w:val="%4."/>
      <w:lvlJc w:val="left"/>
      <w:pPr>
        <w:ind w:left="2804" w:hanging="360"/>
      </w:pPr>
    </w:lvl>
    <w:lvl w:ilvl="4" w:tplc="FAA29CA0">
      <w:start w:val="1"/>
      <w:numFmt w:val="lowerLetter"/>
      <w:lvlText w:val="%5."/>
      <w:lvlJc w:val="left"/>
      <w:pPr>
        <w:ind w:left="3524" w:hanging="360"/>
      </w:pPr>
    </w:lvl>
    <w:lvl w:ilvl="5" w:tplc="453A50D4">
      <w:start w:val="1"/>
      <w:numFmt w:val="lowerRoman"/>
      <w:lvlText w:val="%6."/>
      <w:lvlJc w:val="right"/>
      <w:pPr>
        <w:ind w:left="4244" w:hanging="180"/>
      </w:pPr>
    </w:lvl>
    <w:lvl w:ilvl="6" w:tplc="30D021D4">
      <w:start w:val="1"/>
      <w:numFmt w:val="decimal"/>
      <w:lvlText w:val="%7."/>
      <w:lvlJc w:val="left"/>
      <w:pPr>
        <w:ind w:left="4964" w:hanging="360"/>
      </w:pPr>
    </w:lvl>
    <w:lvl w:ilvl="7" w:tplc="3BCAFFC6">
      <w:start w:val="1"/>
      <w:numFmt w:val="lowerLetter"/>
      <w:lvlText w:val="%8."/>
      <w:lvlJc w:val="left"/>
      <w:pPr>
        <w:ind w:left="5684" w:hanging="360"/>
      </w:pPr>
    </w:lvl>
    <w:lvl w:ilvl="8" w:tplc="E9B68B86">
      <w:start w:val="1"/>
      <w:numFmt w:val="lowerRoman"/>
      <w:lvlText w:val="%9."/>
      <w:lvlJc w:val="right"/>
      <w:pPr>
        <w:ind w:left="6404" w:hanging="180"/>
      </w:pPr>
    </w:lvl>
  </w:abstractNum>
  <w:abstractNum w:abstractNumId="1" w15:restartNumberingAfterBreak="0">
    <w:nsid w:val="14C33482"/>
    <w:multiLevelType w:val="hybridMultilevel"/>
    <w:tmpl w:val="B5B2067C"/>
    <w:lvl w:ilvl="0" w:tplc="977E4806">
      <w:start w:val="1"/>
      <w:numFmt w:val="bullet"/>
      <w:lvlText w:val="•"/>
      <w:lvlJc w:val="left"/>
      <w:pPr>
        <w:tabs>
          <w:tab w:val="num" w:pos="720"/>
        </w:tabs>
        <w:ind w:left="720" w:hanging="360"/>
      </w:pPr>
      <w:rPr>
        <w:rFonts w:ascii="Arial" w:hAnsi="Arial" w:hint="default"/>
      </w:rPr>
    </w:lvl>
    <w:lvl w:ilvl="1" w:tplc="8E48D58E">
      <w:numFmt w:val="bullet"/>
      <w:lvlText w:val="•"/>
      <w:lvlJc w:val="left"/>
      <w:pPr>
        <w:tabs>
          <w:tab w:val="num" w:pos="1440"/>
        </w:tabs>
        <w:ind w:left="1440" w:hanging="360"/>
      </w:pPr>
      <w:rPr>
        <w:rFonts w:ascii="Arial" w:hAnsi="Arial" w:hint="default"/>
      </w:rPr>
    </w:lvl>
    <w:lvl w:ilvl="2" w:tplc="0DC0F5DE">
      <w:start w:val="1"/>
      <w:numFmt w:val="bullet"/>
      <w:lvlText w:val="-"/>
      <w:lvlJc w:val="left"/>
      <w:pPr>
        <w:ind w:left="2160" w:hanging="360"/>
      </w:pPr>
      <w:rPr>
        <w:rFonts w:ascii="Nokia Pure Text Light" w:eastAsiaTheme="majorEastAsia" w:hAnsi="Nokia Pure Text Light" w:cs="Nokia Pure Text Light" w:hint="default"/>
      </w:rPr>
    </w:lvl>
    <w:lvl w:ilvl="3" w:tplc="00A8AB78" w:tentative="1">
      <w:start w:val="1"/>
      <w:numFmt w:val="bullet"/>
      <w:lvlText w:val="•"/>
      <w:lvlJc w:val="left"/>
      <w:pPr>
        <w:tabs>
          <w:tab w:val="num" w:pos="2880"/>
        </w:tabs>
        <w:ind w:left="2880" w:hanging="360"/>
      </w:pPr>
      <w:rPr>
        <w:rFonts w:ascii="Arial" w:hAnsi="Arial" w:hint="default"/>
      </w:rPr>
    </w:lvl>
    <w:lvl w:ilvl="4" w:tplc="C2023BFA" w:tentative="1">
      <w:start w:val="1"/>
      <w:numFmt w:val="bullet"/>
      <w:lvlText w:val="•"/>
      <w:lvlJc w:val="left"/>
      <w:pPr>
        <w:tabs>
          <w:tab w:val="num" w:pos="3600"/>
        </w:tabs>
        <w:ind w:left="3600" w:hanging="360"/>
      </w:pPr>
      <w:rPr>
        <w:rFonts w:ascii="Arial" w:hAnsi="Arial" w:hint="default"/>
      </w:rPr>
    </w:lvl>
    <w:lvl w:ilvl="5" w:tplc="5854ED90" w:tentative="1">
      <w:start w:val="1"/>
      <w:numFmt w:val="bullet"/>
      <w:lvlText w:val="•"/>
      <w:lvlJc w:val="left"/>
      <w:pPr>
        <w:tabs>
          <w:tab w:val="num" w:pos="4320"/>
        </w:tabs>
        <w:ind w:left="4320" w:hanging="360"/>
      </w:pPr>
      <w:rPr>
        <w:rFonts w:ascii="Arial" w:hAnsi="Arial" w:hint="default"/>
      </w:rPr>
    </w:lvl>
    <w:lvl w:ilvl="6" w:tplc="506C9954" w:tentative="1">
      <w:start w:val="1"/>
      <w:numFmt w:val="bullet"/>
      <w:lvlText w:val="•"/>
      <w:lvlJc w:val="left"/>
      <w:pPr>
        <w:tabs>
          <w:tab w:val="num" w:pos="5040"/>
        </w:tabs>
        <w:ind w:left="5040" w:hanging="360"/>
      </w:pPr>
      <w:rPr>
        <w:rFonts w:ascii="Arial" w:hAnsi="Arial" w:hint="default"/>
      </w:rPr>
    </w:lvl>
    <w:lvl w:ilvl="7" w:tplc="A40286BE" w:tentative="1">
      <w:start w:val="1"/>
      <w:numFmt w:val="bullet"/>
      <w:lvlText w:val="•"/>
      <w:lvlJc w:val="left"/>
      <w:pPr>
        <w:tabs>
          <w:tab w:val="num" w:pos="5760"/>
        </w:tabs>
        <w:ind w:left="5760" w:hanging="360"/>
      </w:pPr>
      <w:rPr>
        <w:rFonts w:ascii="Arial" w:hAnsi="Arial" w:hint="default"/>
      </w:rPr>
    </w:lvl>
    <w:lvl w:ilvl="8" w:tplc="BA1A180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87C7725"/>
    <w:multiLevelType w:val="hybridMultilevel"/>
    <w:tmpl w:val="7D86F174"/>
    <w:lvl w:ilvl="0" w:tplc="89D40524">
      <w:start w:val="1"/>
      <w:numFmt w:val="decimal"/>
      <w:lvlText w:val="%1."/>
      <w:lvlJc w:val="left"/>
      <w:pPr>
        <w:ind w:left="644" w:hanging="360"/>
      </w:pPr>
      <w:rPr>
        <w:rFonts w:eastAsia="SimSu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1D766710"/>
    <w:multiLevelType w:val="hybridMultilevel"/>
    <w:tmpl w:val="3CA872FC"/>
    <w:lvl w:ilvl="0" w:tplc="B658BC50">
      <w:start w:val="1"/>
      <w:numFmt w:val="bullet"/>
      <w:lvlText w:val="•"/>
      <w:lvlJc w:val="left"/>
      <w:pPr>
        <w:tabs>
          <w:tab w:val="num" w:pos="720"/>
        </w:tabs>
        <w:ind w:left="720" w:hanging="360"/>
      </w:pPr>
      <w:rPr>
        <w:rFonts w:ascii="Arial" w:hAnsi="Arial" w:hint="default"/>
      </w:rPr>
    </w:lvl>
    <w:lvl w:ilvl="1" w:tplc="F7006264">
      <w:start w:val="1"/>
      <w:numFmt w:val="bullet"/>
      <w:lvlText w:val="•"/>
      <w:lvlJc w:val="left"/>
      <w:pPr>
        <w:tabs>
          <w:tab w:val="num" w:pos="1440"/>
        </w:tabs>
        <w:ind w:left="1440" w:hanging="360"/>
      </w:pPr>
      <w:rPr>
        <w:rFonts w:ascii="Arial" w:hAnsi="Arial" w:hint="default"/>
      </w:rPr>
    </w:lvl>
    <w:lvl w:ilvl="2" w:tplc="FE12A87C" w:tentative="1">
      <w:start w:val="1"/>
      <w:numFmt w:val="bullet"/>
      <w:lvlText w:val="•"/>
      <w:lvlJc w:val="left"/>
      <w:pPr>
        <w:tabs>
          <w:tab w:val="num" w:pos="2160"/>
        </w:tabs>
        <w:ind w:left="2160" w:hanging="360"/>
      </w:pPr>
      <w:rPr>
        <w:rFonts w:ascii="Arial" w:hAnsi="Arial" w:hint="default"/>
      </w:rPr>
    </w:lvl>
    <w:lvl w:ilvl="3" w:tplc="2B304A62" w:tentative="1">
      <w:start w:val="1"/>
      <w:numFmt w:val="bullet"/>
      <w:lvlText w:val="•"/>
      <w:lvlJc w:val="left"/>
      <w:pPr>
        <w:tabs>
          <w:tab w:val="num" w:pos="2880"/>
        </w:tabs>
        <w:ind w:left="2880" w:hanging="360"/>
      </w:pPr>
      <w:rPr>
        <w:rFonts w:ascii="Arial" w:hAnsi="Arial" w:hint="default"/>
      </w:rPr>
    </w:lvl>
    <w:lvl w:ilvl="4" w:tplc="0890C478" w:tentative="1">
      <w:start w:val="1"/>
      <w:numFmt w:val="bullet"/>
      <w:lvlText w:val="•"/>
      <w:lvlJc w:val="left"/>
      <w:pPr>
        <w:tabs>
          <w:tab w:val="num" w:pos="3600"/>
        </w:tabs>
        <w:ind w:left="3600" w:hanging="360"/>
      </w:pPr>
      <w:rPr>
        <w:rFonts w:ascii="Arial" w:hAnsi="Arial" w:hint="default"/>
      </w:rPr>
    </w:lvl>
    <w:lvl w:ilvl="5" w:tplc="EB7206DE" w:tentative="1">
      <w:start w:val="1"/>
      <w:numFmt w:val="bullet"/>
      <w:lvlText w:val="•"/>
      <w:lvlJc w:val="left"/>
      <w:pPr>
        <w:tabs>
          <w:tab w:val="num" w:pos="4320"/>
        </w:tabs>
        <w:ind w:left="4320" w:hanging="360"/>
      </w:pPr>
      <w:rPr>
        <w:rFonts w:ascii="Arial" w:hAnsi="Arial" w:hint="default"/>
      </w:rPr>
    </w:lvl>
    <w:lvl w:ilvl="6" w:tplc="F51E04F6" w:tentative="1">
      <w:start w:val="1"/>
      <w:numFmt w:val="bullet"/>
      <w:lvlText w:val="•"/>
      <w:lvlJc w:val="left"/>
      <w:pPr>
        <w:tabs>
          <w:tab w:val="num" w:pos="5040"/>
        </w:tabs>
        <w:ind w:left="5040" w:hanging="360"/>
      </w:pPr>
      <w:rPr>
        <w:rFonts w:ascii="Arial" w:hAnsi="Arial" w:hint="default"/>
      </w:rPr>
    </w:lvl>
    <w:lvl w:ilvl="7" w:tplc="AC78FC00" w:tentative="1">
      <w:start w:val="1"/>
      <w:numFmt w:val="bullet"/>
      <w:lvlText w:val="•"/>
      <w:lvlJc w:val="left"/>
      <w:pPr>
        <w:tabs>
          <w:tab w:val="num" w:pos="5760"/>
        </w:tabs>
        <w:ind w:left="5760" w:hanging="360"/>
      </w:pPr>
      <w:rPr>
        <w:rFonts w:ascii="Arial" w:hAnsi="Arial" w:hint="default"/>
      </w:rPr>
    </w:lvl>
    <w:lvl w:ilvl="8" w:tplc="380CA8F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3540108F"/>
    <w:multiLevelType w:val="hybridMultilevel"/>
    <w:tmpl w:val="077EDF8A"/>
    <w:lvl w:ilvl="0" w:tplc="97D66BFC">
      <w:start w:val="1"/>
      <w:numFmt w:val="decimal"/>
      <w:lvlText w:val="%1."/>
      <w:lvlJc w:val="left"/>
      <w:pPr>
        <w:ind w:left="644" w:hanging="360"/>
      </w:pPr>
      <w:rPr>
        <w:rFonts w:cstheme="minorBidi"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406D5ED3"/>
    <w:multiLevelType w:val="hybridMultilevel"/>
    <w:tmpl w:val="5F5840AA"/>
    <w:lvl w:ilvl="0" w:tplc="74E267B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476C48FC"/>
    <w:multiLevelType w:val="hybridMultilevel"/>
    <w:tmpl w:val="48321EAA"/>
    <w:lvl w:ilvl="0" w:tplc="63D41DE6">
      <w:start w:val="7"/>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544533C6"/>
    <w:multiLevelType w:val="hybridMultilevel"/>
    <w:tmpl w:val="DBA85762"/>
    <w:lvl w:ilvl="0" w:tplc="0C070001">
      <w:start w:val="1"/>
      <w:numFmt w:val="bullet"/>
      <w:lvlText w:val=""/>
      <w:lvlJc w:val="left"/>
      <w:pPr>
        <w:ind w:left="1004" w:hanging="360"/>
      </w:pPr>
      <w:rPr>
        <w:rFonts w:ascii="Symbol" w:hAnsi="Symbol" w:hint="default"/>
      </w:rPr>
    </w:lvl>
    <w:lvl w:ilvl="1" w:tplc="0C070003">
      <w:start w:val="1"/>
      <w:numFmt w:val="bullet"/>
      <w:lvlText w:val="o"/>
      <w:lvlJc w:val="left"/>
      <w:pPr>
        <w:ind w:left="1724" w:hanging="360"/>
      </w:pPr>
      <w:rPr>
        <w:rFonts w:ascii="Courier New" w:hAnsi="Courier New" w:cs="Courier New" w:hint="default"/>
      </w:rPr>
    </w:lvl>
    <w:lvl w:ilvl="2" w:tplc="0C070005" w:tentative="1">
      <w:start w:val="1"/>
      <w:numFmt w:val="bullet"/>
      <w:lvlText w:val=""/>
      <w:lvlJc w:val="left"/>
      <w:pPr>
        <w:ind w:left="2444" w:hanging="360"/>
      </w:pPr>
      <w:rPr>
        <w:rFonts w:ascii="Wingdings" w:hAnsi="Wingdings" w:hint="default"/>
      </w:rPr>
    </w:lvl>
    <w:lvl w:ilvl="3" w:tplc="0C070001" w:tentative="1">
      <w:start w:val="1"/>
      <w:numFmt w:val="bullet"/>
      <w:lvlText w:val=""/>
      <w:lvlJc w:val="left"/>
      <w:pPr>
        <w:ind w:left="3164" w:hanging="360"/>
      </w:pPr>
      <w:rPr>
        <w:rFonts w:ascii="Symbol" w:hAnsi="Symbol" w:hint="default"/>
      </w:rPr>
    </w:lvl>
    <w:lvl w:ilvl="4" w:tplc="0C070003" w:tentative="1">
      <w:start w:val="1"/>
      <w:numFmt w:val="bullet"/>
      <w:lvlText w:val="o"/>
      <w:lvlJc w:val="left"/>
      <w:pPr>
        <w:ind w:left="3884" w:hanging="360"/>
      </w:pPr>
      <w:rPr>
        <w:rFonts w:ascii="Courier New" w:hAnsi="Courier New" w:cs="Courier New" w:hint="default"/>
      </w:rPr>
    </w:lvl>
    <w:lvl w:ilvl="5" w:tplc="0C070005" w:tentative="1">
      <w:start w:val="1"/>
      <w:numFmt w:val="bullet"/>
      <w:lvlText w:val=""/>
      <w:lvlJc w:val="left"/>
      <w:pPr>
        <w:ind w:left="4604" w:hanging="360"/>
      </w:pPr>
      <w:rPr>
        <w:rFonts w:ascii="Wingdings" w:hAnsi="Wingdings" w:hint="default"/>
      </w:rPr>
    </w:lvl>
    <w:lvl w:ilvl="6" w:tplc="0C070001" w:tentative="1">
      <w:start w:val="1"/>
      <w:numFmt w:val="bullet"/>
      <w:lvlText w:val=""/>
      <w:lvlJc w:val="left"/>
      <w:pPr>
        <w:ind w:left="5324" w:hanging="360"/>
      </w:pPr>
      <w:rPr>
        <w:rFonts w:ascii="Symbol" w:hAnsi="Symbol" w:hint="default"/>
      </w:rPr>
    </w:lvl>
    <w:lvl w:ilvl="7" w:tplc="0C070003" w:tentative="1">
      <w:start w:val="1"/>
      <w:numFmt w:val="bullet"/>
      <w:lvlText w:val="o"/>
      <w:lvlJc w:val="left"/>
      <w:pPr>
        <w:ind w:left="6044" w:hanging="360"/>
      </w:pPr>
      <w:rPr>
        <w:rFonts w:ascii="Courier New" w:hAnsi="Courier New" w:cs="Courier New" w:hint="default"/>
      </w:rPr>
    </w:lvl>
    <w:lvl w:ilvl="8" w:tplc="0C070005" w:tentative="1">
      <w:start w:val="1"/>
      <w:numFmt w:val="bullet"/>
      <w:lvlText w:val=""/>
      <w:lvlJc w:val="left"/>
      <w:pPr>
        <w:ind w:left="6764" w:hanging="360"/>
      </w:pPr>
      <w:rPr>
        <w:rFonts w:ascii="Wingdings" w:hAnsi="Wingdings" w:hint="default"/>
      </w:rPr>
    </w:lvl>
  </w:abstractNum>
  <w:abstractNum w:abstractNumId="8"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9" w15:restartNumberingAfterBreak="0">
    <w:nsid w:val="68107B39"/>
    <w:multiLevelType w:val="hybridMultilevel"/>
    <w:tmpl w:val="8B54857E"/>
    <w:lvl w:ilvl="0" w:tplc="0A4A2A4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6C7A59A7"/>
    <w:multiLevelType w:val="hybridMultilevel"/>
    <w:tmpl w:val="71DA142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45B1213"/>
    <w:multiLevelType w:val="hybridMultilevel"/>
    <w:tmpl w:val="1422BE4E"/>
    <w:lvl w:ilvl="0" w:tplc="2AF42146">
      <w:start w:val="1"/>
      <w:numFmt w:val="decimal"/>
      <w:lvlText w:val="%1."/>
      <w:lvlJc w:val="left"/>
      <w:pPr>
        <w:tabs>
          <w:tab w:val="num" w:pos="720"/>
        </w:tabs>
        <w:ind w:left="720" w:hanging="360"/>
      </w:pPr>
    </w:lvl>
    <w:lvl w:ilvl="1" w:tplc="F54CFFA2" w:tentative="1">
      <w:start w:val="1"/>
      <w:numFmt w:val="decimal"/>
      <w:lvlText w:val="%2."/>
      <w:lvlJc w:val="left"/>
      <w:pPr>
        <w:tabs>
          <w:tab w:val="num" w:pos="1440"/>
        </w:tabs>
        <w:ind w:left="1440" w:hanging="360"/>
      </w:pPr>
    </w:lvl>
    <w:lvl w:ilvl="2" w:tplc="76C60354" w:tentative="1">
      <w:start w:val="1"/>
      <w:numFmt w:val="decimal"/>
      <w:lvlText w:val="%3."/>
      <w:lvlJc w:val="left"/>
      <w:pPr>
        <w:tabs>
          <w:tab w:val="num" w:pos="2160"/>
        </w:tabs>
        <w:ind w:left="2160" w:hanging="360"/>
      </w:pPr>
    </w:lvl>
    <w:lvl w:ilvl="3" w:tplc="25D83762" w:tentative="1">
      <w:start w:val="1"/>
      <w:numFmt w:val="decimal"/>
      <w:lvlText w:val="%4."/>
      <w:lvlJc w:val="left"/>
      <w:pPr>
        <w:tabs>
          <w:tab w:val="num" w:pos="2880"/>
        </w:tabs>
        <w:ind w:left="2880" w:hanging="360"/>
      </w:pPr>
    </w:lvl>
    <w:lvl w:ilvl="4" w:tplc="3578B3E0" w:tentative="1">
      <w:start w:val="1"/>
      <w:numFmt w:val="decimal"/>
      <w:lvlText w:val="%5."/>
      <w:lvlJc w:val="left"/>
      <w:pPr>
        <w:tabs>
          <w:tab w:val="num" w:pos="3600"/>
        </w:tabs>
        <w:ind w:left="3600" w:hanging="360"/>
      </w:pPr>
    </w:lvl>
    <w:lvl w:ilvl="5" w:tplc="35D6E3A6" w:tentative="1">
      <w:start w:val="1"/>
      <w:numFmt w:val="decimal"/>
      <w:lvlText w:val="%6."/>
      <w:lvlJc w:val="left"/>
      <w:pPr>
        <w:tabs>
          <w:tab w:val="num" w:pos="4320"/>
        </w:tabs>
        <w:ind w:left="4320" w:hanging="360"/>
      </w:pPr>
    </w:lvl>
    <w:lvl w:ilvl="6" w:tplc="0C264EE2" w:tentative="1">
      <w:start w:val="1"/>
      <w:numFmt w:val="decimal"/>
      <w:lvlText w:val="%7."/>
      <w:lvlJc w:val="left"/>
      <w:pPr>
        <w:tabs>
          <w:tab w:val="num" w:pos="5040"/>
        </w:tabs>
        <w:ind w:left="5040" w:hanging="360"/>
      </w:pPr>
    </w:lvl>
    <w:lvl w:ilvl="7" w:tplc="CD7A72A4" w:tentative="1">
      <w:start w:val="1"/>
      <w:numFmt w:val="decimal"/>
      <w:lvlText w:val="%8."/>
      <w:lvlJc w:val="left"/>
      <w:pPr>
        <w:tabs>
          <w:tab w:val="num" w:pos="5760"/>
        </w:tabs>
        <w:ind w:left="5760" w:hanging="360"/>
      </w:pPr>
    </w:lvl>
    <w:lvl w:ilvl="8" w:tplc="598A5516" w:tentative="1">
      <w:start w:val="1"/>
      <w:numFmt w:val="decimal"/>
      <w:lvlText w:val="%9."/>
      <w:lvlJc w:val="left"/>
      <w:pPr>
        <w:tabs>
          <w:tab w:val="num" w:pos="6480"/>
        </w:tabs>
        <w:ind w:left="6480" w:hanging="360"/>
      </w:pPr>
    </w:lvl>
  </w:abstractNum>
  <w:num w:numId="1" w16cid:durableId="54668484">
    <w:abstractNumId w:val="0"/>
  </w:num>
  <w:num w:numId="2" w16cid:durableId="1870682349">
    <w:abstractNumId w:val="8"/>
  </w:num>
  <w:num w:numId="3" w16cid:durableId="395978126">
    <w:abstractNumId w:val="1"/>
  </w:num>
  <w:num w:numId="4" w16cid:durableId="1113095171">
    <w:abstractNumId w:val="11"/>
  </w:num>
  <w:num w:numId="5" w16cid:durableId="86854475">
    <w:abstractNumId w:val="10"/>
  </w:num>
  <w:num w:numId="6" w16cid:durableId="1434204843">
    <w:abstractNumId w:val="3"/>
  </w:num>
  <w:num w:numId="7" w16cid:durableId="52781784">
    <w:abstractNumId w:val="7"/>
  </w:num>
  <w:num w:numId="8" w16cid:durableId="1450316912">
    <w:abstractNumId w:val="2"/>
  </w:num>
  <w:num w:numId="9" w16cid:durableId="474490600">
    <w:abstractNumId w:val="5"/>
  </w:num>
  <w:num w:numId="10" w16cid:durableId="547881736">
    <w:abstractNumId w:val="9"/>
  </w:num>
  <w:num w:numId="11" w16cid:durableId="29192151">
    <w:abstractNumId w:val="4"/>
  </w:num>
  <w:num w:numId="12" w16cid:durableId="191681431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3"/>
  <w:printFractionalCharacterWidth/>
  <w:embedSystemFonts/>
  <w:hideSpellingErrors/>
  <w:hideGrammaticalErrors/>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BIjNDEwNLIzMjM3MLIyUdpeDU4uLM/DyQAsNaAFD7e/ssAAAA"/>
  </w:docVars>
  <w:rsids>
    <w:rsidRoot w:val="00C93D83"/>
    <w:rsid w:val="00000A15"/>
    <w:rsid w:val="000025A9"/>
    <w:rsid w:val="00010CE6"/>
    <w:rsid w:val="000145D9"/>
    <w:rsid w:val="00017AF0"/>
    <w:rsid w:val="00024543"/>
    <w:rsid w:val="0002472B"/>
    <w:rsid w:val="00026AD0"/>
    <w:rsid w:val="00031AAC"/>
    <w:rsid w:val="00032590"/>
    <w:rsid w:val="00033227"/>
    <w:rsid w:val="0003763B"/>
    <w:rsid w:val="000406E4"/>
    <w:rsid w:val="00043E77"/>
    <w:rsid w:val="000440E6"/>
    <w:rsid w:val="00046B86"/>
    <w:rsid w:val="00046F67"/>
    <w:rsid w:val="0004730A"/>
    <w:rsid w:val="00047F15"/>
    <w:rsid w:val="0005550E"/>
    <w:rsid w:val="000640FE"/>
    <w:rsid w:val="00064A1F"/>
    <w:rsid w:val="000679A0"/>
    <w:rsid w:val="00067C9D"/>
    <w:rsid w:val="00073980"/>
    <w:rsid w:val="00074375"/>
    <w:rsid w:val="0007451A"/>
    <w:rsid w:val="000874F6"/>
    <w:rsid w:val="00090221"/>
    <w:rsid w:val="00092D59"/>
    <w:rsid w:val="00093E44"/>
    <w:rsid w:val="00094528"/>
    <w:rsid w:val="0009488B"/>
    <w:rsid w:val="00094B1C"/>
    <w:rsid w:val="000979B6"/>
    <w:rsid w:val="000A18B5"/>
    <w:rsid w:val="000A1E02"/>
    <w:rsid w:val="000A54E7"/>
    <w:rsid w:val="000A6FF3"/>
    <w:rsid w:val="000B59EB"/>
    <w:rsid w:val="000B67D1"/>
    <w:rsid w:val="000C0F3B"/>
    <w:rsid w:val="000C3442"/>
    <w:rsid w:val="000C7315"/>
    <w:rsid w:val="000D622B"/>
    <w:rsid w:val="000D6D79"/>
    <w:rsid w:val="000E012F"/>
    <w:rsid w:val="000E0739"/>
    <w:rsid w:val="000E5387"/>
    <w:rsid w:val="000E5D2C"/>
    <w:rsid w:val="000F2CA7"/>
    <w:rsid w:val="000F3B89"/>
    <w:rsid w:val="000F6C5A"/>
    <w:rsid w:val="0010286B"/>
    <w:rsid w:val="0010422E"/>
    <w:rsid w:val="0010504F"/>
    <w:rsid w:val="00106435"/>
    <w:rsid w:val="00106D6C"/>
    <w:rsid w:val="00107340"/>
    <w:rsid w:val="00110F6A"/>
    <w:rsid w:val="00111AE9"/>
    <w:rsid w:val="001125D6"/>
    <w:rsid w:val="00114F0F"/>
    <w:rsid w:val="001156DD"/>
    <w:rsid w:val="001168AF"/>
    <w:rsid w:val="00123261"/>
    <w:rsid w:val="00130E5D"/>
    <w:rsid w:val="00134914"/>
    <w:rsid w:val="00134CA5"/>
    <w:rsid w:val="00135E98"/>
    <w:rsid w:val="00144EF2"/>
    <w:rsid w:val="001465C9"/>
    <w:rsid w:val="00146823"/>
    <w:rsid w:val="00147430"/>
    <w:rsid w:val="00147AB5"/>
    <w:rsid w:val="001501AB"/>
    <w:rsid w:val="00150E0F"/>
    <w:rsid w:val="0015216D"/>
    <w:rsid w:val="00152D4E"/>
    <w:rsid w:val="00152DFF"/>
    <w:rsid w:val="001604A8"/>
    <w:rsid w:val="00160AF3"/>
    <w:rsid w:val="001612EF"/>
    <w:rsid w:val="0016319A"/>
    <w:rsid w:val="00163DA3"/>
    <w:rsid w:val="001722D4"/>
    <w:rsid w:val="00174C25"/>
    <w:rsid w:val="00175489"/>
    <w:rsid w:val="00176DA9"/>
    <w:rsid w:val="001807AC"/>
    <w:rsid w:val="00180836"/>
    <w:rsid w:val="00183440"/>
    <w:rsid w:val="00185549"/>
    <w:rsid w:val="00186181"/>
    <w:rsid w:val="00187488"/>
    <w:rsid w:val="0019361A"/>
    <w:rsid w:val="001937CF"/>
    <w:rsid w:val="00196879"/>
    <w:rsid w:val="00197350"/>
    <w:rsid w:val="00197668"/>
    <w:rsid w:val="001A52CC"/>
    <w:rsid w:val="001A7FFB"/>
    <w:rsid w:val="001B093A"/>
    <w:rsid w:val="001B5B9A"/>
    <w:rsid w:val="001B5E56"/>
    <w:rsid w:val="001B6050"/>
    <w:rsid w:val="001C0355"/>
    <w:rsid w:val="001C35FE"/>
    <w:rsid w:val="001C5716"/>
    <w:rsid w:val="001C5CF1"/>
    <w:rsid w:val="001D21E1"/>
    <w:rsid w:val="001D3B2D"/>
    <w:rsid w:val="001D4C5F"/>
    <w:rsid w:val="001E0A30"/>
    <w:rsid w:val="001E13A0"/>
    <w:rsid w:val="001E3347"/>
    <w:rsid w:val="001E3609"/>
    <w:rsid w:val="001E4843"/>
    <w:rsid w:val="001E5CE5"/>
    <w:rsid w:val="001E639B"/>
    <w:rsid w:val="001E6CA8"/>
    <w:rsid w:val="001E7A6B"/>
    <w:rsid w:val="001F6E49"/>
    <w:rsid w:val="001F7C60"/>
    <w:rsid w:val="001F7EEF"/>
    <w:rsid w:val="00200072"/>
    <w:rsid w:val="00201F77"/>
    <w:rsid w:val="0020423E"/>
    <w:rsid w:val="002047B2"/>
    <w:rsid w:val="00205314"/>
    <w:rsid w:val="0020590E"/>
    <w:rsid w:val="00210BDE"/>
    <w:rsid w:val="00213A87"/>
    <w:rsid w:val="00213C5B"/>
    <w:rsid w:val="00214C57"/>
    <w:rsid w:val="00214DF0"/>
    <w:rsid w:val="002169B1"/>
    <w:rsid w:val="00223F9E"/>
    <w:rsid w:val="002264E3"/>
    <w:rsid w:val="0022682E"/>
    <w:rsid w:val="002326C7"/>
    <w:rsid w:val="002328BC"/>
    <w:rsid w:val="00232D36"/>
    <w:rsid w:val="002344BB"/>
    <w:rsid w:val="00234604"/>
    <w:rsid w:val="002361CD"/>
    <w:rsid w:val="00241C3B"/>
    <w:rsid w:val="002424C8"/>
    <w:rsid w:val="00243096"/>
    <w:rsid w:val="002474B7"/>
    <w:rsid w:val="00250429"/>
    <w:rsid w:val="0025119B"/>
    <w:rsid w:val="002518BD"/>
    <w:rsid w:val="00252C17"/>
    <w:rsid w:val="00253717"/>
    <w:rsid w:val="00254262"/>
    <w:rsid w:val="00264291"/>
    <w:rsid w:val="00266561"/>
    <w:rsid w:val="00275079"/>
    <w:rsid w:val="002759C7"/>
    <w:rsid w:val="00276D62"/>
    <w:rsid w:val="00277711"/>
    <w:rsid w:val="00284117"/>
    <w:rsid w:val="00285FC7"/>
    <w:rsid w:val="00290215"/>
    <w:rsid w:val="00290F2B"/>
    <w:rsid w:val="00292BED"/>
    <w:rsid w:val="00294260"/>
    <w:rsid w:val="002943E1"/>
    <w:rsid w:val="0029495F"/>
    <w:rsid w:val="00295394"/>
    <w:rsid w:val="002A0C97"/>
    <w:rsid w:val="002A26B7"/>
    <w:rsid w:val="002A4DB6"/>
    <w:rsid w:val="002A6323"/>
    <w:rsid w:val="002B1D9A"/>
    <w:rsid w:val="002B3DCB"/>
    <w:rsid w:val="002B4079"/>
    <w:rsid w:val="002B6E0E"/>
    <w:rsid w:val="002C0EC7"/>
    <w:rsid w:val="002C13AA"/>
    <w:rsid w:val="002C204F"/>
    <w:rsid w:val="002C7E35"/>
    <w:rsid w:val="002D206B"/>
    <w:rsid w:val="002D4DB5"/>
    <w:rsid w:val="002D7EC5"/>
    <w:rsid w:val="002E1140"/>
    <w:rsid w:val="002E146C"/>
    <w:rsid w:val="002E22E2"/>
    <w:rsid w:val="002E5316"/>
    <w:rsid w:val="002F68BD"/>
    <w:rsid w:val="00300B8B"/>
    <w:rsid w:val="003039E4"/>
    <w:rsid w:val="00306F2F"/>
    <w:rsid w:val="00310A1F"/>
    <w:rsid w:val="00313BC5"/>
    <w:rsid w:val="00313CB8"/>
    <w:rsid w:val="00316ED1"/>
    <w:rsid w:val="00317D0D"/>
    <w:rsid w:val="0032383F"/>
    <w:rsid w:val="003339E9"/>
    <w:rsid w:val="00337943"/>
    <w:rsid w:val="0034297A"/>
    <w:rsid w:val="00342BF0"/>
    <w:rsid w:val="00342EBA"/>
    <w:rsid w:val="00345AFA"/>
    <w:rsid w:val="00345F46"/>
    <w:rsid w:val="003472ED"/>
    <w:rsid w:val="00352616"/>
    <w:rsid w:val="00356AEB"/>
    <w:rsid w:val="00362FB8"/>
    <w:rsid w:val="00364237"/>
    <w:rsid w:val="0036775E"/>
    <w:rsid w:val="00370300"/>
    <w:rsid w:val="00370446"/>
    <w:rsid w:val="0037123F"/>
    <w:rsid w:val="0037417A"/>
    <w:rsid w:val="00375166"/>
    <w:rsid w:val="00376749"/>
    <w:rsid w:val="003857C8"/>
    <w:rsid w:val="00385FFB"/>
    <w:rsid w:val="0038719E"/>
    <w:rsid w:val="00387FE2"/>
    <w:rsid w:val="00390B6B"/>
    <w:rsid w:val="00391775"/>
    <w:rsid w:val="003A1258"/>
    <w:rsid w:val="003A5FAF"/>
    <w:rsid w:val="003A68E3"/>
    <w:rsid w:val="003A6DFD"/>
    <w:rsid w:val="003A7820"/>
    <w:rsid w:val="003B5488"/>
    <w:rsid w:val="003B6ABC"/>
    <w:rsid w:val="003C0345"/>
    <w:rsid w:val="003C5054"/>
    <w:rsid w:val="003C67C4"/>
    <w:rsid w:val="003D5D20"/>
    <w:rsid w:val="003E1D13"/>
    <w:rsid w:val="003E26DF"/>
    <w:rsid w:val="003E38AE"/>
    <w:rsid w:val="003E3B59"/>
    <w:rsid w:val="003E4DF8"/>
    <w:rsid w:val="003E5E57"/>
    <w:rsid w:val="003F174F"/>
    <w:rsid w:val="003F6721"/>
    <w:rsid w:val="004054C1"/>
    <w:rsid w:val="00406A6C"/>
    <w:rsid w:val="00410296"/>
    <w:rsid w:val="00412E12"/>
    <w:rsid w:val="0041510D"/>
    <w:rsid w:val="004171D0"/>
    <w:rsid w:val="00417C01"/>
    <w:rsid w:val="00420925"/>
    <w:rsid w:val="00425B4E"/>
    <w:rsid w:val="00430B25"/>
    <w:rsid w:val="00430FB5"/>
    <w:rsid w:val="004318C1"/>
    <w:rsid w:val="00432DD3"/>
    <w:rsid w:val="00433902"/>
    <w:rsid w:val="004405E0"/>
    <w:rsid w:val="0044235F"/>
    <w:rsid w:val="0044657D"/>
    <w:rsid w:val="00452234"/>
    <w:rsid w:val="00453823"/>
    <w:rsid w:val="004548C3"/>
    <w:rsid w:val="004550D7"/>
    <w:rsid w:val="004600AB"/>
    <w:rsid w:val="00460678"/>
    <w:rsid w:val="00461F46"/>
    <w:rsid w:val="00466590"/>
    <w:rsid w:val="0047196B"/>
    <w:rsid w:val="00471B4F"/>
    <w:rsid w:val="004721C0"/>
    <w:rsid w:val="00472808"/>
    <w:rsid w:val="00475A62"/>
    <w:rsid w:val="00484982"/>
    <w:rsid w:val="00493FBB"/>
    <w:rsid w:val="00497597"/>
    <w:rsid w:val="004A3419"/>
    <w:rsid w:val="004A3786"/>
    <w:rsid w:val="004A3F1F"/>
    <w:rsid w:val="004A4C71"/>
    <w:rsid w:val="004A7BFB"/>
    <w:rsid w:val="004B0FB1"/>
    <w:rsid w:val="004B3659"/>
    <w:rsid w:val="004B5D70"/>
    <w:rsid w:val="004B7326"/>
    <w:rsid w:val="004C4CEA"/>
    <w:rsid w:val="004C7CF0"/>
    <w:rsid w:val="004D0205"/>
    <w:rsid w:val="004D390E"/>
    <w:rsid w:val="004D571E"/>
    <w:rsid w:val="004D7ACD"/>
    <w:rsid w:val="004E199D"/>
    <w:rsid w:val="004E2F92"/>
    <w:rsid w:val="004E3DE0"/>
    <w:rsid w:val="004E47EC"/>
    <w:rsid w:val="004E6A57"/>
    <w:rsid w:val="004F1392"/>
    <w:rsid w:val="004F231B"/>
    <w:rsid w:val="004F50A1"/>
    <w:rsid w:val="004F5763"/>
    <w:rsid w:val="004F5C80"/>
    <w:rsid w:val="00502FBA"/>
    <w:rsid w:val="00505202"/>
    <w:rsid w:val="00505FB4"/>
    <w:rsid w:val="00507D57"/>
    <w:rsid w:val="00512260"/>
    <w:rsid w:val="00513086"/>
    <w:rsid w:val="00513360"/>
    <w:rsid w:val="00514A8A"/>
    <w:rsid w:val="0051513A"/>
    <w:rsid w:val="0051688C"/>
    <w:rsid w:val="00517571"/>
    <w:rsid w:val="005214D4"/>
    <w:rsid w:val="005238E6"/>
    <w:rsid w:val="00530523"/>
    <w:rsid w:val="00532C06"/>
    <w:rsid w:val="00533CBC"/>
    <w:rsid w:val="00533E32"/>
    <w:rsid w:val="00535F15"/>
    <w:rsid w:val="00550354"/>
    <w:rsid w:val="00560DC7"/>
    <w:rsid w:val="005644BA"/>
    <w:rsid w:val="0056502D"/>
    <w:rsid w:val="0056512E"/>
    <w:rsid w:val="00565A19"/>
    <w:rsid w:val="005668D4"/>
    <w:rsid w:val="00567921"/>
    <w:rsid w:val="005753EA"/>
    <w:rsid w:val="005760F2"/>
    <w:rsid w:val="005856DF"/>
    <w:rsid w:val="00590211"/>
    <w:rsid w:val="005905A2"/>
    <w:rsid w:val="00590A2A"/>
    <w:rsid w:val="0059369A"/>
    <w:rsid w:val="00596C4E"/>
    <w:rsid w:val="00596FD0"/>
    <w:rsid w:val="005973CD"/>
    <w:rsid w:val="005A276B"/>
    <w:rsid w:val="005A3E57"/>
    <w:rsid w:val="005A527F"/>
    <w:rsid w:val="005A5842"/>
    <w:rsid w:val="005A6B4D"/>
    <w:rsid w:val="005A6E22"/>
    <w:rsid w:val="005A74A4"/>
    <w:rsid w:val="005A74E9"/>
    <w:rsid w:val="005B22EF"/>
    <w:rsid w:val="005B259D"/>
    <w:rsid w:val="005B5B21"/>
    <w:rsid w:val="005C34A7"/>
    <w:rsid w:val="005C3C8E"/>
    <w:rsid w:val="005C4479"/>
    <w:rsid w:val="005C7064"/>
    <w:rsid w:val="005C738F"/>
    <w:rsid w:val="005D038B"/>
    <w:rsid w:val="005D1A4B"/>
    <w:rsid w:val="005D5E2C"/>
    <w:rsid w:val="005D7F5B"/>
    <w:rsid w:val="005E0E09"/>
    <w:rsid w:val="005E5943"/>
    <w:rsid w:val="005E5F61"/>
    <w:rsid w:val="005F45B6"/>
    <w:rsid w:val="005F690C"/>
    <w:rsid w:val="005F7457"/>
    <w:rsid w:val="005F7A61"/>
    <w:rsid w:val="006028C1"/>
    <w:rsid w:val="0060351C"/>
    <w:rsid w:val="00605894"/>
    <w:rsid w:val="00605A9A"/>
    <w:rsid w:val="00610CAB"/>
    <w:rsid w:val="00611C9E"/>
    <w:rsid w:val="00612467"/>
    <w:rsid w:val="0061304F"/>
    <w:rsid w:val="00614EA5"/>
    <w:rsid w:val="00615933"/>
    <w:rsid w:val="006176B6"/>
    <w:rsid w:val="00624384"/>
    <w:rsid w:val="006243C9"/>
    <w:rsid w:val="00633169"/>
    <w:rsid w:val="00642A43"/>
    <w:rsid w:val="00651FC4"/>
    <w:rsid w:val="00652E03"/>
    <w:rsid w:val="00653E2A"/>
    <w:rsid w:val="00656926"/>
    <w:rsid w:val="00657DD1"/>
    <w:rsid w:val="006616AC"/>
    <w:rsid w:val="006635B3"/>
    <w:rsid w:val="00663A72"/>
    <w:rsid w:val="00663D95"/>
    <w:rsid w:val="0066682C"/>
    <w:rsid w:val="006714BD"/>
    <w:rsid w:val="00672A6C"/>
    <w:rsid w:val="006733C5"/>
    <w:rsid w:val="00673537"/>
    <w:rsid w:val="00674C50"/>
    <w:rsid w:val="006751C6"/>
    <w:rsid w:val="00675422"/>
    <w:rsid w:val="00682152"/>
    <w:rsid w:val="00690307"/>
    <w:rsid w:val="0069228B"/>
    <w:rsid w:val="006952D0"/>
    <w:rsid w:val="0069541A"/>
    <w:rsid w:val="0069569D"/>
    <w:rsid w:val="00696BF7"/>
    <w:rsid w:val="006A4EC6"/>
    <w:rsid w:val="006B0159"/>
    <w:rsid w:val="006B12C3"/>
    <w:rsid w:val="006B3080"/>
    <w:rsid w:val="006B621B"/>
    <w:rsid w:val="006C02A2"/>
    <w:rsid w:val="006C1B9F"/>
    <w:rsid w:val="006C2EF2"/>
    <w:rsid w:val="006C61B8"/>
    <w:rsid w:val="006C6BB4"/>
    <w:rsid w:val="006C7717"/>
    <w:rsid w:val="006D0984"/>
    <w:rsid w:val="006D0ECA"/>
    <w:rsid w:val="006D15C1"/>
    <w:rsid w:val="006E1F70"/>
    <w:rsid w:val="006E253D"/>
    <w:rsid w:val="006E59BC"/>
    <w:rsid w:val="006E726B"/>
    <w:rsid w:val="006F4280"/>
    <w:rsid w:val="006F7B79"/>
    <w:rsid w:val="00700FF0"/>
    <w:rsid w:val="00702A9E"/>
    <w:rsid w:val="00702F19"/>
    <w:rsid w:val="007037C0"/>
    <w:rsid w:val="00705622"/>
    <w:rsid w:val="00705B48"/>
    <w:rsid w:val="00707AAF"/>
    <w:rsid w:val="007136C3"/>
    <w:rsid w:val="007174D4"/>
    <w:rsid w:val="00717E8B"/>
    <w:rsid w:val="00723162"/>
    <w:rsid w:val="00723163"/>
    <w:rsid w:val="00723A09"/>
    <w:rsid w:val="007308D3"/>
    <w:rsid w:val="00731B4B"/>
    <w:rsid w:val="007346BC"/>
    <w:rsid w:val="00737D88"/>
    <w:rsid w:val="0074429F"/>
    <w:rsid w:val="00747CE1"/>
    <w:rsid w:val="00747D3C"/>
    <w:rsid w:val="0075326D"/>
    <w:rsid w:val="00756572"/>
    <w:rsid w:val="00757CB3"/>
    <w:rsid w:val="00760738"/>
    <w:rsid w:val="00772B8D"/>
    <w:rsid w:val="00774857"/>
    <w:rsid w:val="00777CF2"/>
    <w:rsid w:val="00780A06"/>
    <w:rsid w:val="00782B66"/>
    <w:rsid w:val="00785301"/>
    <w:rsid w:val="007875CB"/>
    <w:rsid w:val="00790DAC"/>
    <w:rsid w:val="00793153"/>
    <w:rsid w:val="007933CC"/>
    <w:rsid w:val="00793682"/>
    <w:rsid w:val="00793D77"/>
    <w:rsid w:val="007970B7"/>
    <w:rsid w:val="00797176"/>
    <w:rsid w:val="00797D52"/>
    <w:rsid w:val="00797F98"/>
    <w:rsid w:val="007A068A"/>
    <w:rsid w:val="007A0764"/>
    <w:rsid w:val="007A2428"/>
    <w:rsid w:val="007A250D"/>
    <w:rsid w:val="007A585A"/>
    <w:rsid w:val="007B2047"/>
    <w:rsid w:val="007B23B7"/>
    <w:rsid w:val="007B5BCC"/>
    <w:rsid w:val="007B724B"/>
    <w:rsid w:val="007C03AC"/>
    <w:rsid w:val="007C0449"/>
    <w:rsid w:val="007C3110"/>
    <w:rsid w:val="007C5BE1"/>
    <w:rsid w:val="007D05C8"/>
    <w:rsid w:val="007D15BF"/>
    <w:rsid w:val="007D21E9"/>
    <w:rsid w:val="007D337C"/>
    <w:rsid w:val="007D4879"/>
    <w:rsid w:val="007D586C"/>
    <w:rsid w:val="007D5BB1"/>
    <w:rsid w:val="007E030F"/>
    <w:rsid w:val="007E7670"/>
    <w:rsid w:val="007F029B"/>
    <w:rsid w:val="008006DF"/>
    <w:rsid w:val="00803C98"/>
    <w:rsid w:val="008050CC"/>
    <w:rsid w:val="00806570"/>
    <w:rsid w:val="008065D0"/>
    <w:rsid w:val="00806F20"/>
    <w:rsid w:val="00811436"/>
    <w:rsid w:val="0081280F"/>
    <w:rsid w:val="00812D0F"/>
    <w:rsid w:val="00816DA4"/>
    <w:rsid w:val="008171CF"/>
    <w:rsid w:val="00820965"/>
    <w:rsid w:val="008216A5"/>
    <w:rsid w:val="00822294"/>
    <w:rsid w:val="0082251B"/>
    <w:rsid w:val="00822C04"/>
    <w:rsid w:val="0082707E"/>
    <w:rsid w:val="00831573"/>
    <w:rsid w:val="00834575"/>
    <w:rsid w:val="00836F1A"/>
    <w:rsid w:val="008406AF"/>
    <w:rsid w:val="00841FCE"/>
    <w:rsid w:val="00843FDB"/>
    <w:rsid w:val="00845E38"/>
    <w:rsid w:val="00861C72"/>
    <w:rsid w:val="00861D46"/>
    <w:rsid w:val="00862538"/>
    <w:rsid w:val="00864F66"/>
    <w:rsid w:val="00884DB3"/>
    <w:rsid w:val="00886DFF"/>
    <w:rsid w:val="00890482"/>
    <w:rsid w:val="0089057D"/>
    <w:rsid w:val="00894296"/>
    <w:rsid w:val="00894981"/>
    <w:rsid w:val="008A02DB"/>
    <w:rsid w:val="008A1F16"/>
    <w:rsid w:val="008A4776"/>
    <w:rsid w:val="008A63FD"/>
    <w:rsid w:val="008B3756"/>
    <w:rsid w:val="008B4363"/>
    <w:rsid w:val="008B493E"/>
    <w:rsid w:val="008B4AAF"/>
    <w:rsid w:val="008B53F7"/>
    <w:rsid w:val="008C060E"/>
    <w:rsid w:val="008C4203"/>
    <w:rsid w:val="008C509C"/>
    <w:rsid w:val="008C583D"/>
    <w:rsid w:val="008D1354"/>
    <w:rsid w:val="008D1573"/>
    <w:rsid w:val="008D2B46"/>
    <w:rsid w:val="008D3FF2"/>
    <w:rsid w:val="008D4611"/>
    <w:rsid w:val="008E4048"/>
    <w:rsid w:val="008E57B1"/>
    <w:rsid w:val="008E62CC"/>
    <w:rsid w:val="008F0C29"/>
    <w:rsid w:val="008F0D3D"/>
    <w:rsid w:val="008F0E23"/>
    <w:rsid w:val="008F239A"/>
    <w:rsid w:val="008F51B4"/>
    <w:rsid w:val="0090242A"/>
    <w:rsid w:val="00904745"/>
    <w:rsid w:val="00910D66"/>
    <w:rsid w:val="00911E06"/>
    <w:rsid w:val="00912B35"/>
    <w:rsid w:val="00915590"/>
    <w:rsid w:val="009158D2"/>
    <w:rsid w:val="009179D2"/>
    <w:rsid w:val="0092142C"/>
    <w:rsid w:val="009234AA"/>
    <w:rsid w:val="009255E7"/>
    <w:rsid w:val="00926D10"/>
    <w:rsid w:val="00927E44"/>
    <w:rsid w:val="00935A5F"/>
    <w:rsid w:val="00936FA9"/>
    <w:rsid w:val="009463A1"/>
    <w:rsid w:val="00946E8B"/>
    <w:rsid w:val="00954713"/>
    <w:rsid w:val="00955BCF"/>
    <w:rsid w:val="009607CB"/>
    <w:rsid w:val="00960E5E"/>
    <w:rsid w:val="00960F5B"/>
    <w:rsid w:val="00964A02"/>
    <w:rsid w:val="00974A7A"/>
    <w:rsid w:val="009764DE"/>
    <w:rsid w:val="00982BA7"/>
    <w:rsid w:val="0098643E"/>
    <w:rsid w:val="0098783C"/>
    <w:rsid w:val="00992175"/>
    <w:rsid w:val="009921F9"/>
    <w:rsid w:val="0099388D"/>
    <w:rsid w:val="00994154"/>
    <w:rsid w:val="00995C58"/>
    <w:rsid w:val="00996059"/>
    <w:rsid w:val="009A056E"/>
    <w:rsid w:val="009A20E3"/>
    <w:rsid w:val="009A21B0"/>
    <w:rsid w:val="009A574F"/>
    <w:rsid w:val="009A70FB"/>
    <w:rsid w:val="009B07CA"/>
    <w:rsid w:val="009B4A21"/>
    <w:rsid w:val="009B7B27"/>
    <w:rsid w:val="009C1868"/>
    <w:rsid w:val="009D2A03"/>
    <w:rsid w:val="009D4D70"/>
    <w:rsid w:val="009D5519"/>
    <w:rsid w:val="009E5E38"/>
    <w:rsid w:val="009E604C"/>
    <w:rsid w:val="009E7CB1"/>
    <w:rsid w:val="009F1CC8"/>
    <w:rsid w:val="009F469A"/>
    <w:rsid w:val="009F5989"/>
    <w:rsid w:val="009F7E7E"/>
    <w:rsid w:val="00A02331"/>
    <w:rsid w:val="00A150DB"/>
    <w:rsid w:val="00A17FF4"/>
    <w:rsid w:val="00A20256"/>
    <w:rsid w:val="00A20A9E"/>
    <w:rsid w:val="00A23651"/>
    <w:rsid w:val="00A253B3"/>
    <w:rsid w:val="00A30165"/>
    <w:rsid w:val="00A310C5"/>
    <w:rsid w:val="00A34787"/>
    <w:rsid w:val="00A34DC6"/>
    <w:rsid w:val="00A36BAD"/>
    <w:rsid w:val="00A37967"/>
    <w:rsid w:val="00A40BA7"/>
    <w:rsid w:val="00A42C56"/>
    <w:rsid w:val="00A43157"/>
    <w:rsid w:val="00A446B9"/>
    <w:rsid w:val="00A44CA6"/>
    <w:rsid w:val="00A52456"/>
    <w:rsid w:val="00A57FE5"/>
    <w:rsid w:val="00A634A6"/>
    <w:rsid w:val="00A6392C"/>
    <w:rsid w:val="00A64844"/>
    <w:rsid w:val="00A6724E"/>
    <w:rsid w:val="00A7001F"/>
    <w:rsid w:val="00A708FE"/>
    <w:rsid w:val="00A72979"/>
    <w:rsid w:val="00A75399"/>
    <w:rsid w:val="00A80AFF"/>
    <w:rsid w:val="00A81ECF"/>
    <w:rsid w:val="00A8317F"/>
    <w:rsid w:val="00A87F24"/>
    <w:rsid w:val="00A93666"/>
    <w:rsid w:val="00A94825"/>
    <w:rsid w:val="00A94C3B"/>
    <w:rsid w:val="00A95122"/>
    <w:rsid w:val="00A969D6"/>
    <w:rsid w:val="00AA1B51"/>
    <w:rsid w:val="00AA2478"/>
    <w:rsid w:val="00AA3DBE"/>
    <w:rsid w:val="00AA50BE"/>
    <w:rsid w:val="00AA5C8B"/>
    <w:rsid w:val="00AA7E59"/>
    <w:rsid w:val="00AB1CA5"/>
    <w:rsid w:val="00AB1CCA"/>
    <w:rsid w:val="00AB21C1"/>
    <w:rsid w:val="00AB2E13"/>
    <w:rsid w:val="00AB65B5"/>
    <w:rsid w:val="00AC10B8"/>
    <w:rsid w:val="00AC3104"/>
    <w:rsid w:val="00AC5CEE"/>
    <w:rsid w:val="00AD1BEF"/>
    <w:rsid w:val="00AD360A"/>
    <w:rsid w:val="00AD5456"/>
    <w:rsid w:val="00AD5A8D"/>
    <w:rsid w:val="00AD7789"/>
    <w:rsid w:val="00AE35AD"/>
    <w:rsid w:val="00AE6C9D"/>
    <w:rsid w:val="00AE6E2E"/>
    <w:rsid w:val="00AE77E1"/>
    <w:rsid w:val="00AE7BBA"/>
    <w:rsid w:val="00AF3E95"/>
    <w:rsid w:val="00AF6487"/>
    <w:rsid w:val="00AF7BA6"/>
    <w:rsid w:val="00B02548"/>
    <w:rsid w:val="00B03186"/>
    <w:rsid w:val="00B03F3C"/>
    <w:rsid w:val="00B055AF"/>
    <w:rsid w:val="00B07DE6"/>
    <w:rsid w:val="00B16157"/>
    <w:rsid w:val="00B202A6"/>
    <w:rsid w:val="00B2587F"/>
    <w:rsid w:val="00B32058"/>
    <w:rsid w:val="00B36435"/>
    <w:rsid w:val="00B36F25"/>
    <w:rsid w:val="00B41104"/>
    <w:rsid w:val="00B450CA"/>
    <w:rsid w:val="00B4591B"/>
    <w:rsid w:val="00B46120"/>
    <w:rsid w:val="00B51EA7"/>
    <w:rsid w:val="00B614D5"/>
    <w:rsid w:val="00B676A4"/>
    <w:rsid w:val="00B67810"/>
    <w:rsid w:val="00B736F8"/>
    <w:rsid w:val="00B76D78"/>
    <w:rsid w:val="00B81684"/>
    <w:rsid w:val="00B85C9F"/>
    <w:rsid w:val="00B8748D"/>
    <w:rsid w:val="00BA04F8"/>
    <w:rsid w:val="00BA1F62"/>
    <w:rsid w:val="00BA4BE2"/>
    <w:rsid w:val="00BA4C7B"/>
    <w:rsid w:val="00BA4EC7"/>
    <w:rsid w:val="00BA648E"/>
    <w:rsid w:val="00BB55F8"/>
    <w:rsid w:val="00BB5CE8"/>
    <w:rsid w:val="00BB5F09"/>
    <w:rsid w:val="00BB5FDB"/>
    <w:rsid w:val="00BB695D"/>
    <w:rsid w:val="00BB734D"/>
    <w:rsid w:val="00BC2C0F"/>
    <w:rsid w:val="00BD11B6"/>
    <w:rsid w:val="00BD1620"/>
    <w:rsid w:val="00BD29E4"/>
    <w:rsid w:val="00BD4449"/>
    <w:rsid w:val="00BD4B04"/>
    <w:rsid w:val="00BD6966"/>
    <w:rsid w:val="00BD77D2"/>
    <w:rsid w:val="00BD7878"/>
    <w:rsid w:val="00BD7F74"/>
    <w:rsid w:val="00BE19E1"/>
    <w:rsid w:val="00BE215E"/>
    <w:rsid w:val="00BE28CD"/>
    <w:rsid w:val="00BE303B"/>
    <w:rsid w:val="00BF00FC"/>
    <w:rsid w:val="00BF0612"/>
    <w:rsid w:val="00BF0784"/>
    <w:rsid w:val="00BF1502"/>
    <w:rsid w:val="00BF3721"/>
    <w:rsid w:val="00C00AF3"/>
    <w:rsid w:val="00C03966"/>
    <w:rsid w:val="00C03D48"/>
    <w:rsid w:val="00C05B04"/>
    <w:rsid w:val="00C146BB"/>
    <w:rsid w:val="00C17CCF"/>
    <w:rsid w:val="00C23031"/>
    <w:rsid w:val="00C24FA4"/>
    <w:rsid w:val="00C371BF"/>
    <w:rsid w:val="00C40CC1"/>
    <w:rsid w:val="00C40F5F"/>
    <w:rsid w:val="00C44D05"/>
    <w:rsid w:val="00C46492"/>
    <w:rsid w:val="00C47AD3"/>
    <w:rsid w:val="00C5144E"/>
    <w:rsid w:val="00C55B9E"/>
    <w:rsid w:val="00C57ECD"/>
    <w:rsid w:val="00C601CB"/>
    <w:rsid w:val="00C618A5"/>
    <w:rsid w:val="00C624C2"/>
    <w:rsid w:val="00C65348"/>
    <w:rsid w:val="00C66E3B"/>
    <w:rsid w:val="00C679E9"/>
    <w:rsid w:val="00C70098"/>
    <w:rsid w:val="00C7381A"/>
    <w:rsid w:val="00C7447E"/>
    <w:rsid w:val="00C77697"/>
    <w:rsid w:val="00C823CE"/>
    <w:rsid w:val="00C84E6A"/>
    <w:rsid w:val="00C86DC6"/>
    <w:rsid w:val="00C86F41"/>
    <w:rsid w:val="00C87441"/>
    <w:rsid w:val="00C8798A"/>
    <w:rsid w:val="00C90C21"/>
    <w:rsid w:val="00C93D83"/>
    <w:rsid w:val="00C9435A"/>
    <w:rsid w:val="00C9738C"/>
    <w:rsid w:val="00CB0186"/>
    <w:rsid w:val="00CB1F78"/>
    <w:rsid w:val="00CC0AB5"/>
    <w:rsid w:val="00CC185F"/>
    <w:rsid w:val="00CC2894"/>
    <w:rsid w:val="00CC4471"/>
    <w:rsid w:val="00CC4D6A"/>
    <w:rsid w:val="00CC6403"/>
    <w:rsid w:val="00CD0381"/>
    <w:rsid w:val="00CD0AFC"/>
    <w:rsid w:val="00CD213E"/>
    <w:rsid w:val="00CD232B"/>
    <w:rsid w:val="00CD2731"/>
    <w:rsid w:val="00CD6B1F"/>
    <w:rsid w:val="00CE09A1"/>
    <w:rsid w:val="00CE1D1A"/>
    <w:rsid w:val="00CF1042"/>
    <w:rsid w:val="00CF22E3"/>
    <w:rsid w:val="00CF6CE9"/>
    <w:rsid w:val="00D03E34"/>
    <w:rsid w:val="00D07287"/>
    <w:rsid w:val="00D1312C"/>
    <w:rsid w:val="00D139BA"/>
    <w:rsid w:val="00D14AA1"/>
    <w:rsid w:val="00D2140D"/>
    <w:rsid w:val="00D230B9"/>
    <w:rsid w:val="00D24B10"/>
    <w:rsid w:val="00D24BB9"/>
    <w:rsid w:val="00D26F1D"/>
    <w:rsid w:val="00D30606"/>
    <w:rsid w:val="00D316ED"/>
    <w:rsid w:val="00D318B2"/>
    <w:rsid w:val="00D32F8F"/>
    <w:rsid w:val="00D333E3"/>
    <w:rsid w:val="00D342DD"/>
    <w:rsid w:val="00D4584F"/>
    <w:rsid w:val="00D459EB"/>
    <w:rsid w:val="00D46EA0"/>
    <w:rsid w:val="00D47DDD"/>
    <w:rsid w:val="00D53814"/>
    <w:rsid w:val="00D55FB4"/>
    <w:rsid w:val="00D560D2"/>
    <w:rsid w:val="00D62AA6"/>
    <w:rsid w:val="00D65AD4"/>
    <w:rsid w:val="00D70714"/>
    <w:rsid w:val="00D71436"/>
    <w:rsid w:val="00D71A48"/>
    <w:rsid w:val="00D71E86"/>
    <w:rsid w:val="00D7288F"/>
    <w:rsid w:val="00D7384C"/>
    <w:rsid w:val="00D76DBC"/>
    <w:rsid w:val="00D846E3"/>
    <w:rsid w:val="00D8545C"/>
    <w:rsid w:val="00D92D1C"/>
    <w:rsid w:val="00D967D3"/>
    <w:rsid w:val="00DA32BD"/>
    <w:rsid w:val="00DB282F"/>
    <w:rsid w:val="00DB2BB0"/>
    <w:rsid w:val="00DB4227"/>
    <w:rsid w:val="00DB4CC8"/>
    <w:rsid w:val="00DC5972"/>
    <w:rsid w:val="00DC7583"/>
    <w:rsid w:val="00DD1A23"/>
    <w:rsid w:val="00DD2518"/>
    <w:rsid w:val="00DD6E2E"/>
    <w:rsid w:val="00DD7885"/>
    <w:rsid w:val="00DE14FB"/>
    <w:rsid w:val="00DE2272"/>
    <w:rsid w:val="00DE78A4"/>
    <w:rsid w:val="00DE7C23"/>
    <w:rsid w:val="00DF1A62"/>
    <w:rsid w:val="00DF1FBA"/>
    <w:rsid w:val="00DF431D"/>
    <w:rsid w:val="00DF5844"/>
    <w:rsid w:val="00DF59A9"/>
    <w:rsid w:val="00DF70E9"/>
    <w:rsid w:val="00E06393"/>
    <w:rsid w:val="00E06FAB"/>
    <w:rsid w:val="00E07725"/>
    <w:rsid w:val="00E078C4"/>
    <w:rsid w:val="00E12056"/>
    <w:rsid w:val="00E12105"/>
    <w:rsid w:val="00E12426"/>
    <w:rsid w:val="00E1347D"/>
    <w:rsid w:val="00E13D6F"/>
    <w:rsid w:val="00E14210"/>
    <w:rsid w:val="00E1424D"/>
    <w:rsid w:val="00E1464D"/>
    <w:rsid w:val="00E22489"/>
    <w:rsid w:val="00E2568B"/>
    <w:rsid w:val="00E25D01"/>
    <w:rsid w:val="00E26559"/>
    <w:rsid w:val="00E3090E"/>
    <w:rsid w:val="00E32FF4"/>
    <w:rsid w:val="00E36664"/>
    <w:rsid w:val="00E4126D"/>
    <w:rsid w:val="00E4303F"/>
    <w:rsid w:val="00E43D2A"/>
    <w:rsid w:val="00E474C3"/>
    <w:rsid w:val="00E51B9A"/>
    <w:rsid w:val="00E54C0A"/>
    <w:rsid w:val="00E57A06"/>
    <w:rsid w:val="00E6022B"/>
    <w:rsid w:val="00E61C6C"/>
    <w:rsid w:val="00E61F7B"/>
    <w:rsid w:val="00E631AB"/>
    <w:rsid w:val="00E6343F"/>
    <w:rsid w:val="00E710A0"/>
    <w:rsid w:val="00E730A0"/>
    <w:rsid w:val="00E73CB4"/>
    <w:rsid w:val="00E75152"/>
    <w:rsid w:val="00E751D6"/>
    <w:rsid w:val="00E763DD"/>
    <w:rsid w:val="00E76CE8"/>
    <w:rsid w:val="00E77A15"/>
    <w:rsid w:val="00E81816"/>
    <w:rsid w:val="00E8485B"/>
    <w:rsid w:val="00E84D63"/>
    <w:rsid w:val="00E86CC3"/>
    <w:rsid w:val="00E87B9E"/>
    <w:rsid w:val="00E87FBA"/>
    <w:rsid w:val="00E9612E"/>
    <w:rsid w:val="00E9704D"/>
    <w:rsid w:val="00E973BB"/>
    <w:rsid w:val="00EA4BF9"/>
    <w:rsid w:val="00EA5D6F"/>
    <w:rsid w:val="00EA6851"/>
    <w:rsid w:val="00EB11F8"/>
    <w:rsid w:val="00EB17CB"/>
    <w:rsid w:val="00EB385C"/>
    <w:rsid w:val="00EB4621"/>
    <w:rsid w:val="00EB53ED"/>
    <w:rsid w:val="00EB7733"/>
    <w:rsid w:val="00EC14EB"/>
    <w:rsid w:val="00EC1887"/>
    <w:rsid w:val="00EC2CC6"/>
    <w:rsid w:val="00EE0B46"/>
    <w:rsid w:val="00EE2B39"/>
    <w:rsid w:val="00EE68B1"/>
    <w:rsid w:val="00EEC01C"/>
    <w:rsid w:val="00EF045F"/>
    <w:rsid w:val="00EF125F"/>
    <w:rsid w:val="00EF652A"/>
    <w:rsid w:val="00F01DD9"/>
    <w:rsid w:val="00F025C2"/>
    <w:rsid w:val="00F04275"/>
    <w:rsid w:val="00F10F9D"/>
    <w:rsid w:val="00F128AA"/>
    <w:rsid w:val="00F132E0"/>
    <w:rsid w:val="00F16A85"/>
    <w:rsid w:val="00F16C44"/>
    <w:rsid w:val="00F20D04"/>
    <w:rsid w:val="00F20D41"/>
    <w:rsid w:val="00F21090"/>
    <w:rsid w:val="00F26C19"/>
    <w:rsid w:val="00F30EC3"/>
    <w:rsid w:val="00F30FD1"/>
    <w:rsid w:val="00F315EB"/>
    <w:rsid w:val="00F3298E"/>
    <w:rsid w:val="00F3442A"/>
    <w:rsid w:val="00F431B2"/>
    <w:rsid w:val="00F44CEB"/>
    <w:rsid w:val="00F55548"/>
    <w:rsid w:val="00F55D17"/>
    <w:rsid w:val="00F561EA"/>
    <w:rsid w:val="00F57B9D"/>
    <w:rsid w:val="00F57C87"/>
    <w:rsid w:val="00F6199F"/>
    <w:rsid w:val="00F63952"/>
    <w:rsid w:val="00F6513F"/>
    <w:rsid w:val="00F6525A"/>
    <w:rsid w:val="00F66D06"/>
    <w:rsid w:val="00F716DE"/>
    <w:rsid w:val="00F734EB"/>
    <w:rsid w:val="00F76F2E"/>
    <w:rsid w:val="00F7769D"/>
    <w:rsid w:val="00F776D3"/>
    <w:rsid w:val="00F77C4D"/>
    <w:rsid w:val="00F85E18"/>
    <w:rsid w:val="00F9264B"/>
    <w:rsid w:val="00F94065"/>
    <w:rsid w:val="00F958B4"/>
    <w:rsid w:val="00F95BE1"/>
    <w:rsid w:val="00F961B1"/>
    <w:rsid w:val="00FA23C7"/>
    <w:rsid w:val="00FA2A2A"/>
    <w:rsid w:val="00FB109A"/>
    <w:rsid w:val="00FB6E2B"/>
    <w:rsid w:val="00FC45DD"/>
    <w:rsid w:val="00FC52F2"/>
    <w:rsid w:val="00FC5BA1"/>
    <w:rsid w:val="00FC60A7"/>
    <w:rsid w:val="00FD253C"/>
    <w:rsid w:val="00FD4598"/>
    <w:rsid w:val="00FE1797"/>
    <w:rsid w:val="00FE1C27"/>
    <w:rsid w:val="00FE26FC"/>
    <w:rsid w:val="00FE344F"/>
    <w:rsid w:val="00FE7BC6"/>
    <w:rsid w:val="00FE7BF4"/>
    <w:rsid w:val="00FF0915"/>
    <w:rsid w:val="00FF1C0A"/>
    <w:rsid w:val="00FF2CB3"/>
    <w:rsid w:val="00FF30B7"/>
    <w:rsid w:val="00FF375E"/>
    <w:rsid w:val="0279A6FF"/>
    <w:rsid w:val="0315281F"/>
    <w:rsid w:val="0315D39E"/>
    <w:rsid w:val="042053B5"/>
    <w:rsid w:val="04D6B90E"/>
    <w:rsid w:val="04E8743F"/>
    <w:rsid w:val="0710DD24"/>
    <w:rsid w:val="07C4CA50"/>
    <w:rsid w:val="07D9A017"/>
    <w:rsid w:val="09051F93"/>
    <w:rsid w:val="09A5089F"/>
    <w:rsid w:val="0C22CA98"/>
    <w:rsid w:val="0C32FAEC"/>
    <w:rsid w:val="0CD4099D"/>
    <w:rsid w:val="0CFF3FED"/>
    <w:rsid w:val="0E2850C8"/>
    <w:rsid w:val="0E649F5C"/>
    <w:rsid w:val="0FF0338B"/>
    <w:rsid w:val="103FB584"/>
    <w:rsid w:val="10791B60"/>
    <w:rsid w:val="109A0E73"/>
    <w:rsid w:val="111E1374"/>
    <w:rsid w:val="1360D92F"/>
    <w:rsid w:val="1385493A"/>
    <w:rsid w:val="140EE41D"/>
    <w:rsid w:val="14D3A58A"/>
    <w:rsid w:val="154FC8BF"/>
    <w:rsid w:val="15F311FE"/>
    <w:rsid w:val="1672F689"/>
    <w:rsid w:val="16C8C4D5"/>
    <w:rsid w:val="195E5F71"/>
    <w:rsid w:val="1CAEA3F7"/>
    <w:rsid w:val="1EAFB4B5"/>
    <w:rsid w:val="1EF622B5"/>
    <w:rsid w:val="1F4B8B01"/>
    <w:rsid w:val="21051895"/>
    <w:rsid w:val="216D6B80"/>
    <w:rsid w:val="21DF229B"/>
    <w:rsid w:val="23AB292C"/>
    <w:rsid w:val="2796855E"/>
    <w:rsid w:val="27B06EBB"/>
    <w:rsid w:val="28777D49"/>
    <w:rsid w:val="29C6EC55"/>
    <w:rsid w:val="2CD399EA"/>
    <w:rsid w:val="2DC44E8B"/>
    <w:rsid w:val="2E0FA892"/>
    <w:rsid w:val="2F51E1F1"/>
    <w:rsid w:val="30BF780D"/>
    <w:rsid w:val="32326181"/>
    <w:rsid w:val="33ECAC13"/>
    <w:rsid w:val="354EB5D9"/>
    <w:rsid w:val="3714B4FE"/>
    <w:rsid w:val="37B96A06"/>
    <w:rsid w:val="3842A719"/>
    <w:rsid w:val="397C2355"/>
    <w:rsid w:val="39BCCB25"/>
    <w:rsid w:val="3B166FF4"/>
    <w:rsid w:val="3B510039"/>
    <w:rsid w:val="3B767776"/>
    <w:rsid w:val="3C29833C"/>
    <w:rsid w:val="3F51A898"/>
    <w:rsid w:val="4052970F"/>
    <w:rsid w:val="410D1BDA"/>
    <w:rsid w:val="4298F055"/>
    <w:rsid w:val="42F0AC15"/>
    <w:rsid w:val="437A7659"/>
    <w:rsid w:val="4590CAA4"/>
    <w:rsid w:val="463C6D43"/>
    <w:rsid w:val="46A58B2D"/>
    <w:rsid w:val="46CD4D4E"/>
    <w:rsid w:val="474C01B9"/>
    <w:rsid w:val="4AFCC96F"/>
    <w:rsid w:val="4D2A4F93"/>
    <w:rsid w:val="4E4CF043"/>
    <w:rsid w:val="4F3A804F"/>
    <w:rsid w:val="4F80C9DC"/>
    <w:rsid w:val="506ECF87"/>
    <w:rsid w:val="51FF7BE3"/>
    <w:rsid w:val="53432DC9"/>
    <w:rsid w:val="5526C83E"/>
    <w:rsid w:val="5709CC12"/>
    <w:rsid w:val="59B27949"/>
    <w:rsid w:val="59F49640"/>
    <w:rsid w:val="5AE99C31"/>
    <w:rsid w:val="5BBB15F0"/>
    <w:rsid w:val="5BE48490"/>
    <w:rsid w:val="5CF5BBFD"/>
    <w:rsid w:val="5DE225AB"/>
    <w:rsid w:val="5F80C186"/>
    <w:rsid w:val="5FAD2B74"/>
    <w:rsid w:val="61058F83"/>
    <w:rsid w:val="61F04BC6"/>
    <w:rsid w:val="642F48C0"/>
    <w:rsid w:val="65925631"/>
    <w:rsid w:val="6631B090"/>
    <w:rsid w:val="67B1AFC5"/>
    <w:rsid w:val="684528A2"/>
    <w:rsid w:val="68D2E386"/>
    <w:rsid w:val="69F8F4F9"/>
    <w:rsid w:val="6A35B3E3"/>
    <w:rsid w:val="6C12A60A"/>
    <w:rsid w:val="6E4144FE"/>
    <w:rsid w:val="6E43551F"/>
    <w:rsid w:val="70612BD7"/>
    <w:rsid w:val="70E51BB8"/>
    <w:rsid w:val="7117E081"/>
    <w:rsid w:val="7201DC81"/>
    <w:rsid w:val="7261F6A0"/>
    <w:rsid w:val="74D2B975"/>
    <w:rsid w:val="7628B50F"/>
    <w:rsid w:val="771EF4E8"/>
    <w:rsid w:val="77A10518"/>
    <w:rsid w:val="79393514"/>
    <w:rsid w:val="7943204B"/>
    <w:rsid w:val="7AC78957"/>
    <w:rsid w:val="7AFFBCD0"/>
    <w:rsid w:val="7B86C5A7"/>
    <w:rsid w:val="7B958D1E"/>
    <w:rsid w:val="7C59A43A"/>
    <w:rsid w:val="7CBDA56F"/>
    <w:rsid w:val="7CCD9EB9"/>
    <w:rsid w:val="7D2F1557"/>
    <w:rsid w:val="7D81FF45"/>
    <w:rsid w:val="7DA96205"/>
    <w:rsid w:val="7EF5E130"/>
    <w:rsid w:val="7F0CD5D6"/>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00A40CAF-2E17-4502-BE70-8B85E2D35E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017AF0"/>
    <w:rPr>
      <w:rFonts w:ascii="Times New Roman" w:hAnsi="Times New Roman"/>
      <w:lang w:eastAsia="en-US"/>
    </w:rPr>
  </w:style>
  <w:style w:type="paragraph" w:styleId="ListParagraph">
    <w:name w:val="List Paragraph"/>
    <w:aliases w:val="Bullets"/>
    <w:basedOn w:val="Normal"/>
    <w:uiPriority w:val="34"/>
    <w:qFormat/>
    <w:rsid w:val="007136C3"/>
    <w:pPr>
      <w:ind w:left="720"/>
      <w:contextualSpacing/>
    </w:pPr>
  </w:style>
  <w:style w:type="paragraph" w:styleId="BodyText">
    <w:name w:val="Body Text"/>
    <w:basedOn w:val="Normal"/>
    <w:link w:val="BodyTextChar"/>
    <w:rsid w:val="006952D0"/>
    <w:pPr>
      <w:tabs>
        <w:tab w:val="left" w:pos="288"/>
      </w:tabs>
      <w:spacing w:after="120" w:line="228" w:lineRule="auto"/>
      <w:ind w:firstLine="288"/>
      <w:jc w:val="both"/>
    </w:pPr>
    <w:rPr>
      <w:spacing w:val="-1"/>
      <w:lang w:val="x-none" w:eastAsia="x-none"/>
    </w:rPr>
  </w:style>
  <w:style w:type="character" w:customStyle="1" w:styleId="BodyTextChar">
    <w:name w:val="Body Text Char"/>
    <w:basedOn w:val="DefaultParagraphFont"/>
    <w:link w:val="BodyText"/>
    <w:rsid w:val="006952D0"/>
    <w:rPr>
      <w:rFonts w:ascii="Times New Roman" w:hAnsi="Times New Roman"/>
      <w:spacing w:val="-1"/>
      <w:lang w:val="x-none" w:eastAsia="x-none"/>
    </w:rPr>
  </w:style>
  <w:style w:type="character" w:styleId="Mention">
    <w:name w:val="Mention"/>
    <w:basedOn w:val="DefaultParagraphFont"/>
    <w:uiPriority w:val="99"/>
    <w:unhideWhenUsed/>
    <w:rsid w:val="00092D59"/>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6.png"/><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TranslatedLang xmlns="3f2ce089-3858-4176-9a21-a30f9204848e" xsi:nil="true"/>
    <_dlc_DocId xmlns="71c5aaf6-e6ce-465b-b873-5148d2a4c105">RBI5PAMIO524-1616901215-68909</_dlc_DocId>
    <_dlc_DocIdUrl xmlns="71c5aaf6-e6ce-465b-b873-5148d2a4c105">
      <Url>https://nokia.sharepoint.com/sites/gxp/_layouts/15/DocIdRedir.aspx?ID=RBI5PAMIO524-1616901215-68909</Url>
      <Description>RBI5PAMIO524-1616901215-68909</Description>
    </_dlc_DocIdUrl>
    <AgendaItem xmlns="3f2ce089-3858-4176-9a21-a30f9204848e"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8" ma:contentTypeDescription="Create a new document." ma:contentTypeScope="" ma:versionID="301c2aa13da4de76994cdb717fa30d64">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04daed6d191b2a8dacf571ef96269a4"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25806448-E75F-46E5-ABA3-9ECA40926FAB}">
  <ds:schemaRefs>
    <ds:schemaRef ds:uri="http://schemas.microsoft.com/sharepoint/v3/contenttype/forms"/>
  </ds:schemaRefs>
</ds:datastoreItem>
</file>

<file path=customXml/itemProps2.xml><?xml version="1.0" encoding="utf-8"?>
<ds:datastoreItem xmlns:ds="http://schemas.openxmlformats.org/officeDocument/2006/customXml" ds:itemID="{64563553-1C31-49E9-B05B-9B4E5C966046}">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3.xml><?xml version="1.0" encoding="utf-8"?>
<ds:datastoreItem xmlns:ds="http://schemas.openxmlformats.org/officeDocument/2006/customXml" ds:itemID="{EED691C2-B3AB-4BB2-BB4E-F420081930D2}">
  <ds:schemaRefs>
    <ds:schemaRef ds:uri="http://schemas.openxmlformats.org/officeDocument/2006/bibliography"/>
  </ds:schemaRefs>
</ds:datastoreItem>
</file>

<file path=customXml/itemProps4.xml><?xml version="1.0" encoding="utf-8"?>
<ds:datastoreItem xmlns:ds="http://schemas.openxmlformats.org/officeDocument/2006/customXml" ds:itemID="{EBE61104-E7B4-4F6E-B44C-0A87C6210B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EABCF2D-958B-43F7-8467-FA977BB147AA}">
  <ds:schemaRefs>
    <ds:schemaRef ds:uri="http://schemas.microsoft.com/sharepoint/events"/>
  </ds:schemaRefs>
</ds:datastoreItem>
</file>

<file path=customXml/itemProps6.xml><?xml version="1.0" encoding="utf-8"?>
<ds:datastoreItem xmlns:ds="http://schemas.openxmlformats.org/officeDocument/2006/customXml" ds:itemID="{80FC4241-04D4-4FDE-9F9D-D69687873F50}">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2</TotalTime>
  <Pages>12</Pages>
  <Words>4624</Words>
  <Characters>22540</Characters>
  <Application>Microsoft Office Word</Application>
  <DocSecurity>0</DocSecurity>
  <Lines>436</Lines>
  <Paragraphs>188</Paragraphs>
  <ScaleCrop>false</ScaleCrop>
  <Company>3GPP Support Team</Company>
  <LinksUpToDate>false</LinksUpToDate>
  <CharactersWithSpaces>27070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Devaki Chandramouli (Nokia)</cp:lastModifiedBy>
  <cp:revision>78</cp:revision>
  <cp:lastPrinted>1900-01-01T08:00:00Z</cp:lastPrinted>
  <dcterms:created xsi:type="dcterms:W3CDTF">2026-01-26T23:44:00Z</dcterms:created>
  <dcterms:modified xsi:type="dcterms:W3CDTF">2026-01-27T23:52:00Z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0x01010055A05E76B664164F9F76E63E6D6BE6ED</vt:lpwstr>
  </property>
  <property fmtid="{D5CDD505-2E9C-101B-9397-08002B2CF9AE}" pid="4" name="_dlc_DocIdItemGuid">
    <vt:lpwstr>6ddd0764-2f4d-4016-bdd8-377dcbfb4263</vt:lpwstr>
  </property>
  <property fmtid="{D5CDD505-2E9C-101B-9397-08002B2CF9AE}" pid="5" name="MediaServiceImageTags">
    <vt:lpwstr/>
  </property>
  <property fmtid="{D5CDD505-2E9C-101B-9397-08002B2CF9AE}" pid="6" name="docLang">
    <vt:lpwstr>en</vt:lpwstr>
  </property>
</Properties>
</file>